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3B" w:rsidRPr="009D0AF6" w:rsidRDefault="00324C3B" w:rsidP="00487255">
      <w:pPr>
        <w:tabs>
          <w:tab w:val="left" w:pos="3834"/>
        </w:tabs>
        <w:autoSpaceDE w:val="0"/>
        <w:autoSpaceDN w:val="0"/>
        <w:adjustRightInd w:val="0"/>
        <w:jc w:val="center"/>
        <w:rPr>
          <w:bCs/>
          <w:sz w:val="28"/>
          <w:szCs w:val="28"/>
          <w:lang w:val="kk-KZ"/>
        </w:rPr>
      </w:pPr>
      <w:r w:rsidRPr="009D0AF6">
        <w:rPr>
          <w:bCs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324C3B" w:rsidRDefault="00324C3B" w:rsidP="00F82033">
      <w:pPr>
        <w:rPr>
          <w:sz w:val="28"/>
          <w:szCs w:val="28"/>
          <w:lang w:val="kk-KZ"/>
        </w:rPr>
      </w:pPr>
    </w:p>
    <w:tbl>
      <w:tblPr>
        <w:tblW w:w="9918" w:type="dxa"/>
        <w:tblInd w:w="392" w:type="dxa"/>
        <w:tblLook w:val="00A0"/>
      </w:tblPr>
      <w:tblGrid>
        <w:gridCol w:w="5927"/>
        <w:gridCol w:w="3991"/>
      </w:tblGrid>
      <w:tr w:rsidR="00324C3B" w:rsidRPr="00B62323" w:rsidTr="00F65823">
        <w:trPr>
          <w:trHeight w:val="3136"/>
        </w:trPr>
        <w:tc>
          <w:tcPr>
            <w:tcW w:w="5927" w:type="dxa"/>
          </w:tcPr>
          <w:p w:rsidR="00324C3B" w:rsidRDefault="00324C3B" w:rsidP="000F034D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>«А.Байтұрсын</w:t>
            </w:r>
            <w:r w:rsidRPr="00B62323">
              <w:rPr>
                <w:rFonts w:cs="Times New Roman CYR"/>
                <w:bCs/>
                <w:sz w:val="28"/>
                <w:szCs w:val="28"/>
                <w:lang w:val="kk-KZ"/>
              </w:rPr>
              <w:t>ов</w:t>
            </w:r>
          </w:p>
          <w:p w:rsidR="00324C3B" w:rsidRPr="00B62323" w:rsidRDefault="00324C3B" w:rsidP="000F034D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атындағы                                   </w:t>
            </w:r>
          </w:p>
          <w:p w:rsidR="00324C3B" w:rsidRPr="00B62323" w:rsidRDefault="00324C3B" w:rsidP="000F034D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Қостанай </w:t>
            </w:r>
          </w:p>
          <w:p w:rsidR="00324C3B" w:rsidRPr="00B62323" w:rsidRDefault="00324C3B" w:rsidP="000F034D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мемлекеттік </w:t>
            </w:r>
          </w:p>
          <w:p w:rsidR="00324C3B" w:rsidRPr="00B62323" w:rsidRDefault="00324C3B" w:rsidP="000F034D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университеті» РМК                        </w:t>
            </w:r>
          </w:p>
          <w:p w:rsidR="00324C3B" w:rsidRPr="00B62323" w:rsidRDefault="00324C3B" w:rsidP="000F034D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</w:p>
          <w:p w:rsidR="00324C3B" w:rsidRDefault="00324C3B" w:rsidP="000F034D">
            <w:pPr>
              <w:rPr>
                <w:sz w:val="28"/>
                <w:lang w:val="kk-KZ"/>
              </w:rPr>
            </w:pPr>
            <w:r w:rsidRPr="00BE321C">
              <w:rPr>
                <w:sz w:val="28"/>
                <w:lang w:val="kk-KZ"/>
              </w:rPr>
              <w:t>Аграрлық-биологиялық</w:t>
            </w:r>
          </w:p>
          <w:p w:rsidR="00324C3B" w:rsidRDefault="00324C3B" w:rsidP="000F034D">
            <w:pPr>
              <w:rPr>
                <w:lang w:val="kk-KZ"/>
              </w:rPr>
            </w:pPr>
            <w:r w:rsidRPr="00BE321C">
              <w:rPr>
                <w:sz w:val="28"/>
              </w:rPr>
              <w:t>факультет</w:t>
            </w:r>
            <w:r w:rsidRPr="00BE321C">
              <w:rPr>
                <w:sz w:val="28"/>
                <w:lang w:val="kk-KZ"/>
              </w:rPr>
              <w:t>і</w:t>
            </w:r>
          </w:p>
          <w:p w:rsidR="00324C3B" w:rsidRPr="00B62323" w:rsidRDefault="00324C3B" w:rsidP="000F034D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3991" w:type="dxa"/>
          </w:tcPr>
          <w:p w:rsidR="00324C3B" w:rsidRPr="00CC0184" w:rsidRDefault="00324C3B" w:rsidP="000F034D">
            <w:pPr>
              <w:spacing w:after="120"/>
              <w:jc w:val="both"/>
              <w:rPr>
                <w:sz w:val="28"/>
                <w:szCs w:val="28"/>
                <w:lang w:val="kk-KZ"/>
              </w:rPr>
            </w:pPr>
            <w:r w:rsidRPr="00CC0184">
              <w:rPr>
                <w:sz w:val="28"/>
                <w:szCs w:val="28"/>
                <w:lang w:val="kk-KZ"/>
              </w:rPr>
              <w:t>Бекітемін</w:t>
            </w:r>
          </w:p>
          <w:p w:rsidR="00324C3B" w:rsidRPr="00CC0184" w:rsidRDefault="00324C3B" w:rsidP="000F034D">
            <w:pPr>
              <w:rPr>
                <w:sz w:val="28"/>
                <w:szCs w:val="28"/>
                <w:lang w:val="kk-KZ"/>
              </w:rPr>
            </w:pPr>
            <w:r w:rsidRPr="00CC0184">
              <w:rPr>
                <w:sz w:val="28"/>
                <w:szCs w:val="28"/>
                <w:lang w:val="kk-KZ"/>
              </w:rPr>
              <w:t xml:space="preserve">Оқу </w:t>
            </w:r>
            <w:r>
              <w:rPr>
                <w:sz w:val="28"/>
                <w:szCs w:val="28"/>
                <w:lang w:val="kk-KZ"/>
              </w:rPr>
              <w:t xml:space="preserve">жұмысы </w:t>
            </w:r>
            <w:r w:rsidRPr="00CC0184">
              <w:rPr>
                <w:sz w:val="28"/>
                <w:szCs w:val="28"/>
                <w:lang w:val="kk-KZ"/>
              </w:rPr>
              <w:t xml:space="preserve">және </w:t>
            </w:r>
            <w:r>
              <w:rPr>
                <w:sz w:val="28"/>
                <w:szCs w:val="28"/>
                <w:lang w:val="kk-KZ"/>
              </w:rPr>
              <w:t>инновациялар</w:t>
            </w:r>
          </w:p>
          <w:p w:rsidR="00324C3B" w:rsidRPr="00CC0184" w:rsidRDefault="00324C3B" w:rsidP="000F034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жөніндегі проректордың м.а.</w:t>
            </w:r>
          </w:p>
          <w:p w:rsidR="00324C3B" w:rsidRPr="003256BE" w:rsidRDefault="00324C3B" w:rsidP="000F034D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_____________ Ф.Майер</w:t>
            </w:r>
          </w:p>
          <w:p w:rsidR="00324C3B" w:rsidRDefault="00324C3B" w:rsidP="000F034D">
            <w:pPr>
              <w:jc w:val="both"/>
              <w:rPr>
                <w:sz w:val="28"/>
                <w:szCs w:val="28"/>
                <w:lang w:val="kk-KZ"/>
              </w:rPr>
            </w:pPr>
          </w:p>
          <w:p w:rsidR="00324C3B" w:rsidRPr="00B62323" w:rsidRDefault="00324C3B" w:rsidP="000F034D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___________2018 </w:t>
            </w:r>
            <w:r w:rsidRPr="00CC0184">
              <w:rPr>
                <w:sz w:val="28"/>
                <w:szCs w:val="28"/>
                <w:lang w:val="kk-KZ"/>
              </w:rPr>
              <w:t>ж.</w:t>
            </w:r>
          </w:p>
        </w:tc>
      </w:tr>
    </w:tbl>
    <w:p w:rsidR="00324C3B" w:rsidRDefault="00324C3B" w:rsidP="00F82033">
      <w:pPr>
        <w:rPr>
          <w:sz w:val="28"/>
          <w:szCs w:val="28"/>
          <w:lang w:val="kk-KZ"/>
        </w:rPr>
      </w:pPr>
    </w:p>
    <w:p w:rsidR="00324C3B" w:rsidRDefault="00324C3B" w:rsidP="000F034D">
      <w:pPr>
        <w:spacing w:line="360" w:lineRule="auto"/>
        <w:ind w:left="-360" w:hanging="540"/>
        <w:rPr>
          <w:sz w:val="28"/>
          <w:lang w:val="kk-KZ"/>
        </w:rPr>
      </w:pPr>
    </w:p>
    <w:p w:rsidR="00324C3B" w:rsidRDefault="00324C3B" w:rsidP="00CB4E89">
      <w:pPr>
        <w:pStyle w:val="Heading4"/>
        <w:rPr>
          <w:b w:val="0"/>
          <w:sz w:val="16"/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Pr="00336333" w:rsidRDefault="00324C3B" w:rsidP="00CB4E89">
      <w:pPr>
        <w:pStyle w:val="Heading4"/>
        <w:jc w:val="center"/>
        <w:rPr>
          <w:rFonts w:ascii="Times New Roman" w:hAnsi="Times New Roman"/>
          <w:b w:val="0"/>
          <w:lang w:val="kk-KZ"/>
        </w:rPr>
      </w:pPr>
      <w:r w:rsidRPr="00336333">
        <w:rPr>
          <w:rFonts w:ascii="Times New Roman" w:hAnsi="Times New Roman"/>
          <w:b w:val="0"/>
          <w:lang w:val="kk-KZ"/>
        </w:rPr>
        <w:t>Өңдеу технологиясы және стандарттау  кафедрасы</w:t>
      </w:r>
    </w:p>
    <w:p w:rsidR="00324C3B" w:rsidRPr="00336333" w:rsidRDefault="00324C3B" w:rsidP="00CB4E89">
      <w:pPr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ОҚУ ЖҰМЫС БАҒДАРЛАМАСЫ</w:t>
      </w:r>
    </w:p>
    <w:p w:rsidR="00324C3B" w:rsidRPr="00336333" w:rsidRDefault="00324C3B" w:rsidP="00757FEF">
      <w:pPr>
        <w:jc w:val="center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(Syllabus)</w:t>
      </w:r>
    </w:p>
    <w:p w:rsidR="00324C3B" w:rsidRPr="00336333" w:rsidRDefault="00324C3B" w:rsidP="00CB4E89">
      <w:pPr>
        <w:jc w:val="center"/>
        <w:rPr>
          <w:b/>
          <w:sz w:val="28"/>
          <w:szCs w:val="28"/>
          <w:lang w:val="kk-KZ"/>
        </w:rPr>
      </w:pPr>
    </w:p>
    <w:p w:rsidR="00324C3B" w:rsidRPr="00F65823" w:rsidRDefault="00324C3B" w:rsidP="00500172">
      <w:pPr>
        <w:pStyle w:val="Heading1"/>
        <w:ind w:left="1680"/>
        <w:rPr>
          <w:rFonts w:ascii="Times New Roman" w:hAnsi="Times New Roman"/>
          <w:sz w:val="28"/>
          <w:szCs w:val="28"/>
          <w:lang w:val="kk-KZ"/>
        </w:rPr>
      </w:pPr>
    </w:p>
    <w:p w:rsidR="00324C3B" w:rsidRPr="00F65823" w:rsidRDefault="00324C3B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F65823">
        <w:rPr>
          <w:rFonts w:ascii="Times New Roman" w:hAnsi="Times New Roman"/>
          <w:b w:val="0"/>
          <w:sz w:val="28"/>
          <w:szCs w:val="28"/>
          <w:lang w:val="kk-KZ"/>
        </w:rPr>
        <w:t xml:space="preserve">пәні     </w:t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B368B8">
        <w:rPr>
          <w:rFonts w:ascii="Times New Roman" w:hAnsi="Times New Roman"/>
          <w:b w:val="0"/>
          <w:sz w:val="28"/>
          <w:szCs w:val="28"/>
          <w:lang w:val="kk-KZ"/>
        </w:rPr>
        <w:t>Макарон өндірісінің технологиясы</w:t>
      </w:r>
    </w:p>
    <w:p w:rsidR="00324C3B" w:rsidRPr="00F65823" w:rsidRDefault="00324C3B" w:rsidP="00500172">
      <w:pPr>
        <w:ind w:left="1680"/>
        <w:rPr>
          <w:sz w:val="28"/>
          <w:szCs w:val="28"/>
          <w:lang w:val="kk-KZ"/>
        </w:rPr>
      </w:pPr>
    </w:p>
    <w:p w:rsidR="00324C3B" w:rsidRPr="00F65823" w:rsidRDefault="00324C3B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F65823">
        <w:rPr>
          <w:rFonts w:ascii="Times New Roman" w:hAnsi="Times New Roman"/>
          <w:b w:val="0"/>
          <w:sz w:val="28"/>
          <w:szCs w:val="28"/>
          <w:lang w:val="kk-KZ"/>
        </w:rPr>
        <w:t xml:space="preserve">мамандығы      </w:t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ab/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ab/>
        <w:t>5В072800 – Қайта өңдеу өндірістерінің</w:t>
      </w:r>
    </w:p>
    <w:p w:rsidR="00324C3B" w:rsidRPr="00336333" w:rsidRDefault="00324C3B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F65823">
        <w:rPr>
          <w:rFonts w:ascii="Times New Roman" w:hAnsi="Times New Roman"/>
          <w:b w:val="0"/>
          <w:sz w:val="28"/>
          <w:szCs w:val="28"/>
          <w:lang w:val="kk-KZ"/>
        </w:rPr>
        <w:t xml:space="preserve">                                    технологиясы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</w:p>
    <w:p w:rsidR="00324C3B" w:rsidRPr="00336333" w:rsidRDefault="00324C3B" w:rsidP="00500172">
      <w:pPr>
        <w:pStyle w:val="Heading1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 w:rsidRPr="00336333">
        <w:rPr>
          <w:rFonts w:ascii="Times New Roman" w:hAnsi="Times New Roman"/>
          <w:b w:val="0"/>
          <w:sz w:val="28"/>
          <w:szCs w:val="28"/>
          <w:lang w:val="kk-KZ"/>
        </w:rPr>
        <w:tab/>
      </w:r>
    </w:p>
    <w:p w:rsidR="00324C3B" w:rsidRPr="00336333" w:rsidRDefault="00324C3B" w:rsidP="00500172">
      <w:pPr>
        <w:pStyle w:val="Heading1"/>
        <w:spacing w:line="360" w:lineRule="auto"/>
        <w:ind w:left="168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>барлық кредит           3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>KZ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/4 </w:t>
      </w:r>
      <w:r w:rsidRPr="00336333">
        <w:rPr>
          <w:rFonts w:ascii="Times New Roman" w:hAnsi="Times New Roman"/>
          <w:b w:val="0"/>
          <w:sz w:val="28"/>
          <w:szCs w:val="28"/>
          <w:lang w:val="kk-KZ"/>
        </w:rPr>
        <w:t>ECTS</w:t>
      </w:r>
    </w:p>
    <w:p w:rsidR="00324C3B" w:rsidRPr="00336333" w:rsidRDefault="00324C3B" w:rsidP="00CB4E89">
      <w:pPr>
        <w:rPr>
          <w:sz w:val="28"/>
          <w:szCs w:val="28"/>
          <w:lang w:val="kk-KZ"/>
        </w:rPr>
      </w:pPr>
    </w:p>
    <w:p w:rsidR="00324C3B" w:rsidRPr="00336333" w:rsidRDefault="00324C3B" w:rsidP="00CB4E89">
      <w:pPr>
        <w:rPr>
          <w:sz w:val="28"/>
          <w:szCs w:val="28"/>
          <w:lang w:val="kk-KZ"/>
        </w:rPr>
      </w:pPr>
    </w:p>
    <w:p w:rsidR="00324C3B" w:rsidRPr="00336333" w:rsidRDefault="00324C3B" w:rsidP="00CB4E89">
      <w:pPr>
        <w:rPr>
          <w:sz w:val="28"/>
          <w:szCs w:val="28"/>
          <w:lang w:val="kk-KZ"/>
        </w:rPr>
      </w:pPr>
    </w:p>
    <w:p w:rsidR="00324C3B" w:rsidRPr="00336333" w:rsidRDefault="00324C3B" w:rsidP="00CB4E89">
      <w:pPr>
        <w:rPr>
          <w:sz w:val="28"/>
          <w:szCs w:val="28"/>
          <w:vertAlign w:val="superscript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336333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Default="00324C3B" w:rsidP="00CB4E89">
      <w:pPr>
        <w:jc w:val="center"/>
        <w:rPr>
          <w:sz w:val="28"/>
          <w:szCs w:val="28"/>
          <w:lang w:val="kk-KZ"/>
        </w:rPr>
      </w:pPr>
    </w:p>
    <w:p w:rsidR="00324C3B" w:rsidRPr="00F65823" w:rsidRDefault="00324C3B" w:rsidP="00F65823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Қостанай, 2018</w:t>
      </w:r>
    </w:p>
    <w:p w:rsidR="00324C3B" w:rsidRPr="0090718E" w:rsidRDefault="00324C3B" w:rsidP="00CB4E89">
      <w:pPr>
        <w:rPr>
          <w:sz w:val="28"/>
          <w:szCs w:val="28"/>
          <w:lang w:val="kk-KZ"/>
        </w:rPr>
      </w:pPr>
      <w:r w:rsidRPr="0090718E">
        <w:rPr>
          <w:sz w:val="28"/>
          <w:szCs w:val="28"/>
          <w:lang w:val="kk-KZ"/>
        </w:rPr>
        <w:t xml:space="preserve">Оқу жұмыс </w:t>
      </w:r>
      <w:r>
        <w:rPr>
          <w:sz w:val="28"/>
          <w:szCs w:val="28"/>
          <w:lang w:val="kk-KZ"/>
        </w:rPr>
        <w:t>бағдарламасын аға оқыт</w:t>
      </w:r>
      <w:bookmarkStart w:id="0" w:name="_GoBack"/>
      <w:bookmarkEnd w:id="0"/>
      <w:r>
        <w:rPr>
          <w:sz w:val="28"/>
          <w:szCs w:val="28"/>
          <w:lang w:val="kk-KZ"/>
        </w:rPr>
        <w:t>ушы Хасенов У.Б</w:t>
      </w:r>
      <w:r w:rsidRPr="0090718E">
        <w:rPr>
          <w:sz w:val="28"/>
          <w:szCs w:val="28"/>
          <w:lang w:val="kk-KZ"/>
        </w:rPr>
        <w:t>., құрастырған</w:t>
      </w:r>
    </w:p>
    <w:p w:rsidR="00324C3B" w:rsidRPr="0090718E" w:rsidRDefault="00324C3B" w:rsidP="00CB4E89">
      <w:pPr>
        <w:rPr>
          <w:sz w:val="28"/>
          <w:szCs w:val="28"/>
          <w:lang w:val="kk-KZ"/>
        </w:rPr>
      </w:pP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  <w:r w:rsidRPr="0090718E">
        <w:rPr>
          <w:sz w:val="28"/>
          <w:szCs w:val="28"/>
          <w:lang w:val="kk-KZ"/>
        </w:rPr>
        <w:t>____ . ____ . 2018 ж.                                                                 __________________</w:t>
      </w: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Default="00324C3B" w:rsidP="0090718E">
      <w:pPr>
        <w:jc w:val="both"/>
        <w:rPr>
          <w:sz w:val="28"/>
          <w:szCs w:val="28"/>
          <w:lang w:val="kk-KZ"/>
        </w:rPr>
      </w:pPr>
    </w:p>
    <w:p w:rsidR="00324C3B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pStyle w:val="Heading6"/>
        <w:rPr>
          <w:rFonts w:ascii="Times New Roman" w:hAnsi="Times New Roman"/>
          <w:b w:val="0"/>
          <w:sz w:val="28"/>
          <w:szCs w:val="28"/>
          <w:lang w:val="kk-KZ"/>
        </w:rPr>
      </w:pPr>
      <w:r w:rsidRPr="0090718E">
        <w:rPr>
          <w:rFonts w:ascii="Times New Roman" w:hAnsi="Times New Roman"/>
          <w:b w:val="0"/>
          <w:sz w:val="28"/>
          <w:szCs w:val="28"/>
          <w:lang w:val="kk-KZ"/>
        </w:rPr>
        <w:t>Өңдеу технологиясы және стандарттау кафедрасының отырысында қаралған және ұсынылған ___.___. 2018 ж.  № ___  хаттама</w:t>
      </w: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pStyle w:val="Heading7"/>
        <w:tabs>
          <w:tab w:val="left" w:pos="6480"/>
        </w:tabs>
        <w:rPr>
          <w:rFonts w:ascii="Times New Roman" w:hAnsi="Times New Roman"/>
          <w:sz w:val="28"/>
          <w:szCs w:val="28"/>
          <w:lang w:val="kk-KZ"/>
        </w:rPr>
      </w:pPr>
      <w:r w:rsidRPr="0090718E">
        <w:rPr>
          <w:rFonts w:ascii="Times New Roman" w:hAnsi="Times New Roman"/>
          <w:sz w:val="28"/>
          <w:szCs w:val="28"/>
          <w:lang w:val="kk-KZ"/>
        </w:rPr>
        <w:t xml:space="preserve">Кафедра меңгерушісі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_______________</w:t>
      </w:r>
      <w:r w:rsidRPr="0090718E">
        <w:rPr>
          <w:rFonts w:ascii="Times New Roman" w:hAnsi="Times New Roman"/>
          <w:sz w:val="28"/>
          <w:szCs w:val="28"/>
          <w:lang w:val="kk-KZ"/>
        </w:rPr>
        <w:t xml:space="preserve">  В. Смолякова</w:t>
      </w:r>
    </w:p>
    <w:p w:rsidR="00324C3B" w:rsidRPr="0090718E" w:rsidRDefault="00324C3B" w:rsidP="0090718E">
      <w:pPr>
        <w:ind w:left="1416" w:firstLine="708"/>
        <w:rPr>
          <w:sz w:val="28"/>
          <w:szCs w:val="28"/>
          <w:lang w:val="kk-KZ"/>
        </w:rPr>
      </w:pP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pStyle w:val="Heading6"/>
        <w:spacing w:line="360" w:lineRule="auto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Аграрлық-биологиялық </w:t>
      </w:r>
      <w:r w:rsidRPr="00F65823">
        <w:rPr>
          <w:rFonts w:ascii="Times New Roman" w:hAnsi="Times New Roman"/>
          <w:b w:val="0"/>
          <w:sz w:val="28"/>
          <w:szCs w:val="28"/>
          <w:lang w:val="kk-KZ"/>
        </w:rPr>
        <w:t>факультеттің</w:t>
      </w:r>
      <w:r w:rsidRPr="0090718E">
        <w:rPr>
          <w:rFonts w:ascii="Times New Roman" w:hAnsi="Times New Roman"/>
          <w:b w:val="0"/>
          <w:sz w:val="28"/>
          <w:szCs w:val="28"/>
          <w:lang w:val="kk-KZ"/>
        </w:rPr>
        <w:t xml:space="preserve"> әдістемелік кеңесімен мақұлданған ___.___. 2018  ж. № ___  хаттама</w:t>
      </w: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pStyle w:val="Heading7"/>
        <w:rPr>
          <w:rFonts w:ascii="Times New Roman" w:hAnsi="Times New Roman"/>
          <w:sz w:val="28"/>
          <w:szCs w:val="28"/>
          <w:lang w:val="kk-KZ"/>
        </w:rPr>
      </w:pPr>
      <w:r w:rsidRPr="0090718E">
        <w:rPr>
          <w:rFonts w:ascii="Times New Roman" w:hAnsi="Times New Roman"/>
          <w:sz w:val="28"/>
          <w:szCs w:val="28"/>
          <w:lang w:val="kk-KZ"/>
        </w:rPr>
        <w:t xml:space="preserve">Әдістемелік кеңестің төрағасы        </w:t>
      </w:r>
      <w:r w:rsidRPr="00AF7A41">
        <w:rPr>
          <w:rFonts w:ascii="Times New Roman" w:hAnsi="Times New Roman"/>
          <w:sz w:val="28"/>
          <w:szCs w:val="28"/>
          <w:lang w:val="kk-KZ"/>
        </w:rPr>
        <w:t>________________</w:t>
      </w:r>
      <w:r w:rsidRPr="000F034D">
        <w:rPr>
          <w:rFonts w:ascii="Times New Roman" w:hAnsi="Times New Roman"/>
          <w:sz w:val="28"/>
          <w:szCs w:val="28"/>
          <w:lang w:val="kk-KZ"/>
        </w:rPr>
        <w:t>М. Шепелев</w:t>
      </w:r>
    </w:p>
    <w:p w:rsidR="00324C3B" w:rsidRPr="0090718E" w:rsidRDefault="00324C3B" w:rsidP="0090718E">
      <w:pPr>
        <w:jc w:val="both"/>
        <w:rPr>
          <w:sz w:val="28"/>
          <w:szCs w:val="28"/>
          <w:lang w:val="kk-KZ"/>
        </w:rPr>
      </w:pPr>
    </w:p>
    <w:p w:rsidR="00324C3B" w:rsidRPr="0090718E" w:rsidRDefault="00324C3B" w:rsidP="0090718E">
      <w:pPr>
        <w:rPr>
          <w:sz w:val="28"/>
          <w:szCs w:val="28"/>
          <w:lang w:val="kk-KZ"/>
        </w:rPr>
      </w:pPr>
    </w:p>
    <w:p w:rsidR="00324C3B" w:rsidRPr="0090718E" w:rsidRDefault="00324C3B" w:rsidP="00CB4E89">
      <w:pPr>
        <w:rPr>
          <w:sz w:val="28"/>
          <w:szCs w:val="28"/>
          <w:lang w:val="kk-KZ"/>
        </w:rPr>
      </w:pPr>
    </w:p>
    <w:p w:rsidR="00324C3B" w:rsidRPr="0090718E" w:rsidRDefault="00324C3B" w:rsidP="00CB4E89">
      <w:pPr>
        <w:rPr>
          <w:sz w:val="28"/>
          <w:szCs w:val="28"/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CB4E89">
      <w:pPr>
        <w:rPr>
          <w:lang w:val="kk-KZ"/>
        </w:rPr>
      </w:pPr>
    </w:p>
    <w:p w:rsidR="00324C3B" w:rsidRDefault="00324C3B" w:rsidP="00800941">
      <w:pPr>
        <w:tabs>
          <w:tab w:val="left" w:pos="0"/>
        </w:tabs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1 Пәннің сипаттамасы:</w:t>
      </w:r>
    </w:p>
    <w:p w:rsidR="00324C3B" w:rsidRPr="00336333" w:rsidRDefault="00324C3B" w:rsidP="00800941">
      <w:pPr>
        <w:tabs>
          <w:tab w:val="left" w:pos="0"/>
        </w:tabs>
        <w:ind w:firstLine="720"/>
        <w:jc w:val="both"/>
        <w:rPr>
          <w:b/>
          <w:sz w:val="28"/>
          <w:szCs w:val="28"/>
          <w:lang w:val="kk-KZ"/>
        </w:rPr>
      </w:pPr>
    </w:p>
    <w:p w:rsidR="00324C3B" w:rsidRPr="00BE321C" w:rsidRDefault="00324C3B" w:rsidP="002D474F">
      <w:pPr>
        <w:ind w:firstLine="720"/>
        <w:jc w:val="both"/>
        <w:rPr>
          <w:sz w:val="28"/>
          <w:szCs w:val="28"/>
          <w:lang w:val="kk-KZ"/>
        </w:rPr>
      </w:pPr>
      <w:r w:rsidRPr="00BE321C">
        <w:rPr>
          <w:sz w:val="28"/>
          <w:szCs w:val="28"/>
          <w:lang w:val="kk-KZ"/>
        </w:rPr>
        <w:t>«</w:t>
      </w:r>
      <w:r w:rsidRPr="00B368B8">
        <w:rPr>
          <w:sz w:val="28"/>
          <w:szCs w:val="28"/>
          <w:lang w:val="kk-KZ"/>
        </w:rPr>
        <w:t>Макарон өндірісінің технологиясы</w:t>
      </w:r>
      <w:r w:rsidRPr="00BE321C">
        <w:rPr>
          <w:sz w:val="28"/>
          <w:szCs w:val="28"/>
          <w:lang w:val="kk-KZ"/>
        </w:rPr>
        <w:t xml:space="preserve">» пәні таңдау компоненті бойынша элективті кәсіптік пән болып табылады.   </w:t>
      </w:r>
    </w:p>
    <w:p w:rsidR="00324C3B" w:rsidRPr="00292AD3" w:rsidRDefault="00324C3B" w:rsidP="002D474F">
      <w:pPr>
        <w:ind w:firstLine="720"/>
        <w:jc w:val="both"/>
        <w:rPr>
          <w:sz w:val="28"/>
          <w:szCs w:val="28"/>
          <w:lang w:val="kk-KZ"/>
        </w:rPr>
      </w:pPr>
      <w:r w:rsidRPr="00BD004B">
        <w:rPr>
          <w:sz w:val="28"/>
          <w:szCs w:val="28"/>
          <w:lang w:val="kk-KZ"/>
        </w:rPr>
        <w:t xml:space="preserve">Сипаттамасы макарон </w:t>
      </w:r>
      <w:r>
        <w:rPr>
          <w:sz w:val="28"/>
          <w:szCs w:val="28"/>
          <w:lang w:val="kk-KZ"/>
        </w:rPr>
        <w:t>ө</w:t>
      </w:r>
      <w:r w:rsidRPr="00BD004B">
        <w:rPr>
          <w:sz w:val="28"/>
          <w:szCs w:val="28"/>
          <w:lang w:val="kk-KZ"/>
        </w:rPr>
        <w:t xml:space="preserve">німдері. Артықшылықтары мен бұйымдардың түрлері. Жіктеу шикізат бойынша. Жіктелуі бойынша қоспалардың. Химиялық құрамы макарон қамыр және оның сипаттамасы. Шнекті престің илеу үшін макарон қамыр. </w:t>
      </w:r>
      <w:r w:rsidRPr="00292AD3">
        <w:rPr>
          <w:sz w:val="28"/>
          <w:szCs w:val="28"/>
          <w:lang w:val="kk-KZ"/>
        </w:rPr>
        <w:t xml:space="preserve">Вакуумдеу және пластификация макарон қамыр. </w:t>
      </w:r>
    </w:p>
    <w:p w:rsidR="00324C3B" w:rsidRPr="00292AD3" w:rsidRDefault="00324C3B" w:rsidP="002D474F">
      <w:pPr>
        <w:ind w:firstLine="720"/>
        <w:jc w:val="both"/>
        <w:rPr>
          <w:sz w:val="28"/>
          <w:szCs w:val="28"/>
          <w:lang w:val="kk-KZ"/>
        </w:rPr>
      </w:pPr>
      <w:r w:rsidRPr="00292AD3">
        <w:rPr>
          <w:sz w:val="28"/>
          <w:szCs w:val="28"/>
          <w:lang w:val="kk-KZ"/>
        </w:rPr>
        <w:t xml:space="preserve">Құрылымдық - механикалық сипаттамалары тест. Бұйымдарды қалыптау. Жұмыс органдары шнекті макарон престерді және олардың технологиялық маңызы. </w:t>
      </w:r>
    </w:p>
    <w:p w:rsidR="00324C3B" w:rsidRPr="00BD004B" w:rsidRDefault="00324C3B" w:rsidP="00BD004B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BD004B">
      <w:pPr>
        <w:tabs>
          <w:tab w:val="left" w:pos="0"/>
        </w:tabs>
        <w:ind w:firstLine="720"/>
        <w:jc w:val="both"/>
        <w:rPr>
          <w:b/>
          <w:sz w:val="28"/>
          <w:szCs w:val="28"/>
          <w:lang w:val="kk-KZ"/>
        </w:rPr>
      </w:pPr>
      <w:r w:rsidRPr="000315FC">
        <w:rPr>
          <w:b/>
          <w:sz w:val="28"/>
          <w:szCs w:val="28"/>
          <w:lang w:val="kk-KZ"/>
        </w:rPr>
        <w:t>Пререквизиттері:</w:t>
      </w:r>
    </w:p>
    <w:p w:rsidR="00324C3B" w:rsidRDefault="00324C3B" w:rsidP="00BD004B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B368B8">
        <w:rPr>
          <w:sz w:val="28"/>
          <w:szCs w:val="28"/>
          <w:lang w:val="kk-KZ"/>
        </w:rPr>
        <w:t>Ө</w:t>
      </w:r>
      <w:r w:rsidRPr="00CB6913">
        <w:rPr>
          <w:sz w:val="28"/>
          <w:szCs w:val="28"/>
          <w:lang w:val="kk-KZ"/>
        </w:rPr>
        <w:t xml:space="preserve">ңдеу </w:t>
      </w:r>
      <w:r w:rsidRPr="00B368B8">
        <w:rPr>
          <w:sz w:val="28"/>
          <w:szCs w:val="28"/>
          <w:lang w:val="kk-KZ"/>
        </w:rPr>
        <w:t>ө</w:t>
      </w:r>
      <w:r w:rsidRPr="00CB6913">
        <w:rPr>
          <w:sz w:val="28"/>
          <w:szCs w:val="28"/>
          <w:lang w:val="kk-KZ"/>
        </w:rPr>
        <w:t>ндірістерінің жалпы технологиясы.</w:t>
      </w:r>
    </w:p>
    <w:p w:rsidR="00324C3B" w:rsidRPr="00CB6913" w:rsidRDefault="00324C3B" w:rsidP="00BD004B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</w:p>
    <w:p w:rsidR="00324C3B" w:rsidRPr="00BB27B6" w:rsidRDefault="00324C3B" w:rsidP="00BD004B">
      <w:pPr>
        <w:tabs>
          <w:tab w:val="left" w:pos="0"/>
        </w:tabs>
        <w:ind w:firstLine="720"/>
        <w:jc w:val="both"/>
        <w:rPr>
          <w:sz w:val="28"/>
          <w:szCs w:val="28"/>
          <w:lang w:val="kk-KZ"/>
        </w:rPr>
      </w:pPr>
      <w:r w:rsidRPr="00F33E59">
        <w:rPr>
          <w:b/>
          <w:sz w:val="28"/>
          <w:szCs w:val="28"/>
          <w:lang w:val="kk-KZ"/>
        </w:rPr>
        <w:t>Пәнді оқытудағы мақсаты: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білім алушыларды астық ө</w:t>
      </w:r>
      <w:r w:rsidRPr="00E2116A">
        <w:rPr>
          <w:sz w:val="28"/>
          <w:szCs w:val="28"/>
          <w:lang w:val="kk-KZ"/>
        </w:rPr>
        <w:t>ңдеу, наубайхана, макарон, кондитер, қант</w:t>
      </w:r>
      <w:r>
        <w:rPr>
          <w:sz w:val="28"/>
          <w:szCs w:val="28"/>
          <w:lang w:val="kk-KZ"/>
        </w:rPr>
        <w:t>, крахмалды-сірне және мал сою ө</w:t>
      </w:r>
      <w:r w:rsidRPr="00E2116A">
        <w:rPr>
          <w:sz w:val="28"/>
          <w:szCs w:val="28"/>
          <w:lang w:val="kk-KZ"/>
        </w:rPr>
        <w:t>ндірісінің технологиялық үрдістерін белсенді меңгеруге дайындау.</w:t>
      </w:r>
    </w:p>
    <w:p w:rsidR="00324C3B" w:rsidRDefault="00324C3B" w:rsidP="00BD004B">
      <w:pPr>
        <w:ind w:firstLine="720"/>
        <w:jc w:val="both"/>
        <w:rPr>
          <w:sz w:val="28"/>
          <w:szCs w:val="28"/>
          <w:lang w:val="kk-KZ"/>
        </w:rPr>
      </w:pPr>
      <w:r w:rsidRPr="00F33E59">
        <w:rPr>
          <w:sz w:val="28"/>
          <w:szCs w:val="28"/>
          <w:lang w:val="kk-KZ"/>
        </w:rPr>
        <w:t>Міндеттері</w:t>
      </w:r>
      <w:r>
        <w:rPr>
          <w:sz w:val="28"/>
          <w:szCs w:val="28"/>
          <w:lang w:val="kk-KZ"/>
        </w:rPr>
        <w:t>:</w:t>
      </w:r>
    </w:p>
    <w:p w:rsidR="00324C3B" w:rsidRPr="00BB27B6" w:rsidRDefault="00324C3B" w:rsidP="00BD004B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макарон</w:t>
      </w:r>
      <w:r w:rsidRPr="00BB27B6">
        <w:rPr>
          <w:sz w:val="28"/>
          <w:szCs w:val="28"/>
          <w:lang w:val="kk-KZ"/>
        </w:rPr>
        <w:t xml:space="preserve"> технологиясының негіздерін оқытып үйрету.</w:t>
      </w:r>
    </w:p>
    <w:p w:rsidR="00324C3B" w:rsidRDefault="00324C3B" w:rsidP="00BD004B">
      <w:pPr>
        <w:ind w:firstLine="720"/>
        <w:jc w:val="both"/>
        <w:rPr>
          <w:sz w:val="28"/>
          <w:szCs w:val="28"/>
          <w:lang w:val="kk-KZ"/>
        </w:rPr>
      </w:pPr>
      <w:r w:rsidRPr="00336333">
        <w:rPr>
          <w:sz w:val="28"/>
          <w:szCs w:val="28"/>
          <w:lang w:val="kk-KZ"/>
        </w:rPr>
        <w:t xml:space="preserve">Пәнді оқу барысында білім алушылар: </w:t>
      </w:r>
    </w:p>
    <w:p w:rsidR="00324C3B" w:rsidRDefault="00324C3B" w:rsidP="00BD004B">
      <w:pPr>
        <w:ind w:firstLine="720"/>
        <w:jc w:val="both"/>
        <w:rPr>
          <w:b/>
          <w:i/>
          <w:sz w:val="28"/>
          <w:szCs w:val="28"/>
          <w:lang w:val="kk-KZ"/>
        </w:rPr>
      </w:pPr>
      <w:r w:rsidRPr="00BD004B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D004B">
        <w:rPr>
          <w:sz w:val="28"/>
          <w:szCs w:val="28"/>
          <w:lang w:val="kk-KZ"/>
        </w:rPr>
        <w:t xml:space="preserve">технологиясының негіздері макарон өнімдері </w:t>
      </w:r>
      <w:r w:rsidRPr="00BD004B">
        <w:rPr>
          <w:b/>
          <w:i/>
          <w:sz w:val="28"/>
          <w:szCs w:val="28"/>
          <w:lang w:val="kk-KZ"/>
        </w:rPr>
        <w:t>білуі керек.</w:t>
      </w:r>
    </w:p>
    <w:p w:rsidR="00324C3B" w:rsidRPr="00BD004B" w:rsidRDefault="00324C3B" w:rsidP="00BD004B">
      <w:pPr>
        <w:ind w:firstLine="720"/>
        <w:jc w:val="both"/>
        <w:rPr>
          <w:sz w:val="28"/>
          <w:szCs w:val="28"/>
          <w:lang w:val="kk-KZ"/>
        </w:rPr>
      </w:pPr>
      <w:r w:rsidRPr="00BD004B">
        <w:rPr>
          <w:b/>
          <w:i/>
          <w:sz w:val="28"/>
          <w:szCs w:val="28"/>
          <w:lang w:val="kk-KZ"/>
        </w:rPr>
        <w:t>меңгеруі керек</w:t>
      </w:r>
      <w:r w:rsidRPr="00BD004B">
        <w:rPr>
          <w:i/>
          <w:sz w:val="28"/>
          <w:szCs w:val="28"/>
          <w:lang w:val="kk-KZ"/>
        </w:rPr>
        <w:t>:</w:t>
      </w:r>
      <w:r w:rsidRPr="00BD004B">
        <w:rPr>
          <w:sz w:val="28"/>
          <w:szCs w:val="28"/>
          <w:lang w:val="kk-KZ"/>
        </w:rPr>
        <w:t xml:space="preserve"> пайдалану әдістемесін және технологиясын сынау жүргізу сапасын бақылау макарон өнімдері.</w:t>
      </w:r>
    </w:p>
    <w:p w:rsidR="00324C3B" w:rsidRPr="00BD004B" w:rsidRDefault="00324C3B" w:rsidP="00BD004B">
      <w:pPr>
        <w:ind w:firstLine="720"/>
        <w:jc w:val="both"/>
        <w:rPr>
          <w:sz w:val="28"/>
          <w:szCs w:val="28"/>
          <w:lang w:val="kk-KZ"/>
        </w:rPr>
      </w:pPr>
      <w:r w:rsidRPr="00BD004B">
        <w:rPr>
          <w:b/>
          <w:i/>
          <w:sz w:val="28"/>
          <w:szCs w:val="28"/>
          <w:lang w:val="kk-KZ"/>
        </w:rPr>
        <w:t>игеруі тиіс:</w:t>
      </w:r>
      <w:r w:rsidRPr="00BD004B">
        <w:rPr>
          <w:sz w:val="28"/>
          <w:szCs w:val="28"/>
          <w:lang w:val="kk-KZ"/>
        </w:rPr>
        <w:t xml:space="preserve"> сол және басқа технологиялық операцияларды жүргізу қажеттілігін анықтау; кәсіпорынның сипаттамасы мен басқару құрылымын білу; өнімнің нақты түрлерін </w:t>
      </w:r>
      <w:r w:rsidRPr="00BD004B">
        <w:rPr>
          <w:rFonts w:eastAsia="MS Mincho" w:hAnsi="MS Mincho" w:hint="eastAsia"/>
          <w:sz w:val="28"/>
          <w:szCs w:val="28"/>
          <w:lang w:val="kk-KZ"/>
        </w:rPr>
        <w:t>ӛ</w:t>
      </w:r>
      <w:r w:rsidRPr="00BD004B">
        <w:rPr>
          <w:sz w:val="28"/>
          <w:szCs w:val="28"/>
          <w:lang w:val="kk-KZ"/>
        </w:rPr>
        <w:t xml:space="preserve">ңдеуге арналған ағындар мен жабдықтарды тану. </w:t>
      </w:r>
    </w:p>
    <w:p w:rsidR="00324C3B" w:rsidRPr="00BD004B" w:rsidRDefault="00324C3B" w:rsidP="00BD004B">
      <w:pPr>
        <w:ind w:firstLine="720"/>
        <w:jc w:val="both"/>
        <w:rPr>
          <w:sz w:val="28"/>
          <w:szCs w:val="28"/>
          <w:lang w:val="kk-KZ"/>
        </w:rPr>
      </w:pPr>
      <w:r w:rsidRPr="00BD004B">
        <w:rPr>
          <w:b/>
          <w:i/>
          <w:sz w:val="28"/>
          <w:szCs w:val="28"/>
          <w:lang w:val="kk-KZ"/>
        </w:rPr>
        <w:t>құзыретті болуы тиіс:</w:t>
      </w:r>
      <w:r w:rsidRPr="00BD004B">
        <w:rPr>
          <w:sz w:val="28"/>
          <w:szCs w:val="28"/>
          <w:lang w:val="kk-KZ"/>
        </w:rPr>
        <w:t xml:space="preserve"> сандық - сапалық есептеу және астықты есептен шығару бойынша құжаттарды реттеуде пайда болған проблемаларды шешуде</w:t>
      </w:r>
    </w:p>
    <w:p w:rsidR="00324C3B" w:rsidRPr="00336333" w:rsidRDefault="00324C3B" w:rsidP="00E2116A">
      <w:pPr>
        <w:ind w:firstLine="709"/>
        <w:jc w:val="both"/>
        <w:rPr>
          <w:sz w:val="28"/>
          <w:szCs w:val="28"/>
          <w:lang w:val="kk-KZ"/>
        </w:rPr>
      </w:pPr>
    </w:p>
    <w:p w:rsidR="00324C3B" w:rsidRPr="00336333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Pr="00336333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Pr="00336333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Pr="00336333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Default="00324C3B" w:rsidP="00190FEB">
      <w:pPr>
        <w:ind w:firstLine="540"/>
        <w:rPr>
          <w:b/>
          <w:sz w:val="28"/>
          <w:szCs w:val="28"/>
          <w:lang w:val="kk-KZ"/>
        </w:rPr>
      </w:pPr>
    </w:p>
    <w:p w:rsidR="00324C3B" w:rsidRPr="00336333" w:rsidRDefault="00324C3B" w:rsidP="0047343B">
      <w:pPr>
        <w:ind w:firstLine="720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2 Пәннің мазмұны</w:t>
      </w:r>
    </w:p>
    <w:p w:rsidR="00324C3B" w:rsidRPr="00336333" w:rsidRDefault="00324C3B" w:rsidP="0047343B">
      <w:pPr>
        <w:ind w:firstLine="720"/>
        <w:jc w:val="both"/>
        <w:rPr>
          <w:bCs/>
          <w:sz w:val="28"/>
          <w:szCs w:val="28"/>
          <w:lang w:val="kk-KZ"/>
        </w:rPr>
      </w:pPr>
    </w:p>
    <w:p w:rsidR="00324C3B" w:rsidRPr="00336333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 xml:space="preserve">1 Модуль. </w:t>
      </w:r>
      <w:r w:rsidRPr="00EA1F26">
        <w:rPr>
          <w:b/>
          <w:iCs/>
          <w:noProof/>
          <w:sz w:val="28"/>
          <w:szCs w:val="28"/>
          <w:lang w:val="kk-KZ"/>
        </w:rPr>
        <w:t>Макарон өнімдерінің негізгі қасиеттері.</w:t>
      </w:r>
    </w:p>
    <w:p w:rsidR="00324C3B" w:rsidRPr="00336333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 xml:space="preserve">1.1. </w:t>
      </w:r>
      <w:r w:rsidRPr="00EA1F26">
        <w:rPr>
          <w:b/>
          <w:iCs/>
          <w:noProof/>
          <w:sz w:val="28"/>
          <w:szCs w:val="28"/>
          <w:lang w:val="kk-KZ"/>
        </w:rPr>
        <w:t>Макарон өнімдерінің негізгі қасиеттері.</w:t>
      </w:r>
    </w:p>
    <w:p w:rsidR="00324C3B" w:rsidRPr="0055623E" w:rsidRDefault="00324C3B" w:rsidP="00EA1F26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EA1F26">
        <w:rPr>
          <w:iCs/>
          <w:noProof/>
          <w:sz w:val="28"/>
          <w:szCs w:val="28"/>
          <w:lang w:val="kk-KZ"/>
        </w:rPr>
        <w:t>Макарон өнімдерін жіктеу. Макарон өнімдерін жасауға пайдаланылатын ұнның түрлері.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Макарон өнімдерінің ұндарына, сұрыптары және оларға   қойы</w:t>
      </w:r>
      <w:r>
        <w:rPr>
          <w:iCs/>
          <w:noProof/>
          <w:sz w:val="28"/>
          <w:szCs w:val="28"/>
          <w:lang w:val="kk-KZ"/>
        </w:rPr>
        <w:t xml:space="preserve">латын  талаптар. Ұнды дайындау. </w:t>
      </w:r>
      <w:r w:rsidRPr="00EA1F26">
        <w:rPr>
          <w:iCs/>
          <w:noProof/>
          <w:sz w:val="28"/>
          <w:szCs w:val="28"/>
          <w:lang w:val="kk-KZ"/>
        </w:rPr>
        <w:t>Қоспаларды дайындау. Макарондық ұнның құрамы. Макарондық ұн.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AB08DE">
        <w:rPr>
          <w:iCs/>
          <w:noProof/>
          <w:sz w:val="28"/>
          <w:szCs w:val="28"/>
          <w:lang w:val="kk-KZ"/>
        </w:rPr>
        <w:t>Қамыр дайындау. Қамырды араластыру. Форма беру, кептіру.</w:t>
      </w:r>
    </w:p>
    <w:p w:rsidR="00324C3B" w:rsidRDefault="00324C3B" w:rsidP="000B29C6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Pr="00336333" w:rsidRDefault="00324C3B" w:rsidP="000B29C6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 xml:space="preserve">1.2 </w:t>
      </w:r>
      <w:r w:rsidRPr="00EA1F26">
        <w:rPr>
          <w:b/>
          <w:iCs/>
          <w:noProof/>
          <w:sz w:val="28"/>
          <w:szCs w:val="28"/>
          <w:lang w:val="kk-KZ"/>
        </w:rPr>
        <w:t>Макарон өндірісіне қажетті шикізаттар.</w:t>
      </w:r>
    </w:p>
    <w:p w:rsidR="00324C3B" w:rsidRDefault="00324C3B" w:rsidP="00EA1F26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EA1F26">
        <w:rPr>
          <w:iCs/>
          <w:noProof/>
          <w:sz w:val="28"/>
          <w:szCs w:val="28"/>
          <w:lang w:val="kk-KZ"/>
        </w:rPr>
        <w:t>Макарондық қамырды дайындау және престеу. Қамыр дайындау. Қамырды араластыру. Форма беру, кептіру.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Қамырды жоғары температуралы режимде илеу және қалыптау. Макарон қамырына температураның әсері.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Макарон өнімдерінің түсіне құрғақ заттарының жоғалуына, қайнау қасиетіне матрицаның температурасының әсері.</w:t>
      </w:r>
    </w:p>
    <w:p w:rsidR="00324C3B" w:rsidRPr="00EA1F26" w:rsidRDefault="00324C3B" w:rsidP="00EA1F26">
      <w:pPr>
        <w:ind w:firstLine="720"/>
        <w:jc w:val="both"/>
        <w:rPr>
          <w:iCs/>
          <w:noProof/>
          <w:sz w:val="28"/>
          <w:szCs w:val="28"/>
          <w:lang w:val="kk-KZ"/>
        </w:rPr>
      </w:pPr>
    </w:p>
    <w:p w:rsidR="00324C3B" w:rsidRPr="00336333" w:rsidRDefault="00324C3B" w:rsidP="00336333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 xml:space="preserve">2 Модуль. </w:t>
      </w:r>
      <w:r w:rsidRPr="00EA1F26">
        <w:rPr>
          <w:b/>
          <w:iCs/>
          <w:noProof/>
          <w:sz w:val="28"/>
          <w:szCs w:val="28"/>
          <w:lang w:val="kk-KZ"/>
        </w:rPr>
        <w:t>Макарон өнімдері өндірісінің технологиясы</w:t>
      </w:r>
    </w:p>
    <w:p w:rsidR="00324C3B" w:rsidRPr="00336333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>
        <w:rPr>
          <w:b/>
          <w:iCs/>
          <w:noProof/>
          <w:sz w:val="28"/>
          <w:szCs w:val="28"/>
          <w:lang w:val="kk-KZ"/>
        </w:rPr>
        <w:t xml:space="preserve">2.1 </w:t>
      </w:r>
      <w:r w:rsidRPr="00EA1F26">
        <w:rPr>
          <w:b/>
          <w:iCs/>
          <w:noProof/>
          <w:sz w:val="28"/>
          <w:szCs w:val="28"/>
          <w:lang w:val="kk-KZ"/>
        </w:rPr>
        <w:t>Макарон өнімдері өндірісінің технологиясы</w:t>
      </w:r>
    </w:p>
    <w:p w:rsidR="00324C3B" w:rsidRDefault="00324C3B" w:rsidP="00EA1F26">
      <w:pPr>
        <w:jc w:val="both"/>
        <w:rPr>
          <w:iCs/>
          <w:noProof/>
          <w:sz w:val="28"/>
          <w:szCs w:val="28"/>
          <w:lang w:val="kk-KZ"/>
        </w:rPr>
      </w:pPr>
      <w:r w:rsidRPr="00EA1F26">
        <w:rPr>
          <w:iCs/>
          <w:noProof/>
          <w:sz w:val="28"/>
          <w:szCs w:val="28"/>
          <w:lang w:val="kk-KZ"/>
        </w:rPr>
        <w:t>Макарон өнімдерінің түсіне құрғақ заттары</w:t>
      </w:r>
      <w:r>
        <w:rPr>
          <w:iCs/>
          <w:noProof/>
          <w:sz w:val="28"/>
          <w:szCs w:val="28"/>
          <w:lang w:val="kk-KZ"/>
        </w:rPr>
        <w:t>ның жоғалуына, қайнау қасиетіне</w:t>
      </w:r>
    </w:p>
    <w:p w:rsidR="00324C3B" w:rsidRDefault="00324C3B" w:rsidP="00EA1F26">
      <w:pPr>
        <w:jc w:val="both"/>
        <w:rPr>
          <w:iCs/>
          <w:noProof/>
          <w:sz w:val="28"/>
          <w:szCs w:val="28"/>
          <w:lang w:val="kk-KZ"/>
        </w:rPr>
      </w:pPr>
      <w:r w:rsidRPr="00EA1F26">
        <w:rPr>
          <w:iCs/>
          <w:noProof/>
          <w:sz w:val="28"/>
          <w:szCs w:val="28"/>
          <w:lang w:val="kk-KZ"/>
        </w:rPr>
        <w:t>матрицаның температурасының әсері.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Кептірудің негізгі параметрлері.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Макарон кептірудің негізгі түрлері.</w:t>
      </w:r>
    </w:p>
    <w:p w:rsidR="00324C3B" w:rsidRPr="00336333" w:rsidRDefault="00324C3B" w:rsidP="00EA1F26">
      <w:pPr>
        <w:jc w:val="both"/>
        <w:rPr>
          <w:iCs/>
          <w:noProof/>
          <w:sz w:val="28"/>
          <w:szCs w:val="28"/>
          <w:lang w:val="kk-KZ"/>
        </w:rPr>
      </w:pPr>
    </w:p>
    <w:p w:rsidR="00324C3B" w:rsidRDefault="00324C3B" w:rsidP="00EA1F26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>2.</w:t>
      </w:r>
      <w:r>
        <w:rPr>
          <w:b/>
          <w:iCs/>
          <w:noProof/>
          <w:sz w:val="28"/>
          <w:szCs w:val="28"/>
          <w:lang w:val="kk-KZ"/>
        </w:rPr>
        <w:t xml:space="preserve">2 </w:t>
      </w:r>
      <w:r w:rsidRPr="00EA1F26">
        <w:rPr>
          <w:b/>
          <w:iCs/>
          <w:noProof/>
          <w:sz w:val="28"/>
          <w:szCs w:val="28"/>
          <w:lang w:val="kk-KZ"/>
        </w:rPr>
        <w:t xml:space="preserve">Макарон өнімдерін кептіру,  тұрақтандыру және салқындату </w:t>
      </w:r>
      <w:r w:rsidRPr="00EA1F26">
        <w:rPr>
          <w:iCs/>
          <w:noProof/>
          <w:sz w:val="28"/>
          <w:szCs w:val="28"/>
          <w:lang w:val="kk-KZ"/>
        </w:rPr>
        <w:t>Макарон кептірудің негізгі түрлері.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EA1F26">
        <w:rPr>
          <w:iCs/>
          <w:noProof/>
          <w:sz w:val="28"/>
          <w:szCs w:val="28"/>
          <w:lang w:val="kk-KZ"/>
        </w:rPr>
        <w:t>Кептіру, тұрақтандыру және салқындату процестері кезіндегі макарон өнімдерінің қасиеттерінің өзгеруі.Кептіру  процесінің  анализі</w:t>
      </w:r>
      <w:r>
        <w:rPr>
          <w:iCs/>
          <w:noProof/>
          <w:sz w:val="28"/>
          <w:szCs w:val="28"/>
          <w:lang w:val="kk-KZ"/>
        </w:rPr>
        <w:t>.</w:t>
      </w:r>
    </w:p>
    <w:p w:rsidR="00324C3B" w:rsidRPr="00EA1F26" w:rsidRDefault="00324C3B" w:rsidP="00EA1F26">
      <w:pPr>
        <w:ind w:firstLine="720"/>
        <w:jc w:val="both"/>
        <w:rPr>
          <w:iCs/>
          <w:noProof/>
          <w:sz w:val="28"/>
          <w:szCs w:val="28"/>
          <w:lang w:val="kk-KZ"/>
        </w:rPr>
      </w:pPr>
    </w:p>
    <w:p w:rsidR="00324C3B" w:rsidRPr="00336333" w:rsidRDefault="00324C3B" w:rsidP="00336333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 w:rsidRPr="00336333">
        <w:rPr>
          <w:b/>
          <w:iCs/>
          <w:noProof/>
          <w:sz w:val="28"/>
          <w:szCs w:val="28"/>
          <w:lang w:val="kk-KZ"/>
        </w:rPr>
        <w:t xml:space="preserve">3 Модуль. </w:t>
      </w:r>
      <w:r w:rsidRPr="00EA1F26">
        <w:rPr>
          <w:b/>
          <w:iCs/>
          <w:noProof/>
          <w:sz w:val="28"/>
          <w:szCs w:val="28"/>
          <w:lang w:val="kk-KZ"/>
        </w:rPr>
        <w:t>Макарон өнімдерін сақтау және олардың бұзылуы.</w:t>
      </w:r>
    </w:p>
    <w:p w:rsidR="00324C3B" w:rsidRDefault="00324C3B" w:rsidP="00C8503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  <w:r>
        <w:rPr>
          <w:b/>
          <w:iCs/>
          <w:noProof/>
          <w:sz w:val="28"/>
          <w:szCs w:val="28"/>
          <w:lang w:val="kk-KZ"/>
        </w:rPr>
        <w:t xml:space="preserve">3.1 </w:t>
      </w:r>
      <w:r w:rsidRPr="00C8503B">
        <w:rPr>
          <w:b/>
          <w:iCs/>
          <w:noProof/>
          <w:sz w:val="28"/>
          <w:szCs w:val="28"/>
          <w:lang w:val="kk-KZ"/>
        </w:rPr>
        <w:t>Макарон өнімдерін сақтау және олардың бұзылуы.</w:t>
      </w:r>
    </w:p>
    <w:p w:rsidR="00324C3B" w:rsidRPr="00C8503B" w:rsidRDefault="00324C3B" w:rsidP="00C8503B">
      <w:pPr>
        <w:ind w:firstLine="720"/>
        <w:jc w:val="both"/>
        <w:rPr>
          <w:iCs/>
          <w:noProof/>
          <w:sz w:val="28"/>
          <w:szCs w:val="28"/>
          <w:lang w:val="kk-KZ"/>
        </w:rPr>
      </w:pPr>
      <w:r w:rsidRPr="00C8503B">
        <w:rPr>
          <w:iCs/>
          <w:noProof/>
          <w:sz w:val="28"/>
          <w:szCs w:val="28"/>
          <w:lang w:val="kk-KZ"/>
        </w:rPr>
        <w:t>Макарон өнімдерінің сортталуы және жарамсыздануы.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C8503B">
        <w:rPr>
          <w:iCs/>
          <w:noProof/>
          <w:sz w:val="28"/>
          <w:szCs w:val="28"/>
          <w:lang w:val="kk-KZ"/>
        </w:rPr>
        <w:t>Тез қайнайтын және қайнауды талап етпейтін өнім</w:t>
      </w:r>
      <w:r>
        <w:rPr>
          <w:iCs/>
          <w:noProof/>
          <w:sz w:val="28"/>
          <w:szCs w:val="28"/>
          <w:lang w:val="kk-KZ"/>
        </w:rPr>
        <w:t xml:space="preserve">. </w:t>
      </w:r>
      <w:r w:rsidRPr="00C8503B">
        <w:rPr>
          <w:iCs/>
          <w:noProof/>
          <w:sz w:val="28"/>
          <w:szCs w:val="28"/>
          <w:lang w:val="kk-KZ"/>
        </w:rPr>
        <w:t>Ұлпасы жоқ крахмалды шикізаттан жасалған өнім.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C8503B">
        <w:rPr>
          <w:iCs/>
          <w:noProof/>
          <w:sz w:val="28"/>
          <w:szCs w:val="28"/>
          <w:lang w:val="kk-KZ"/>
        </w:rPr>
        <w:t>Макарон өнімдерінің дәстүрлі емес түрлерін өндіру. Ұзақ сақталатын ылғал макарон өнімдері.</w:t>
      </w:r>
      <w:r>
        <w:rPr>
          <w:iCs/>
          <w:noProof/>
          <w:sz w:val="28"/>
          <w:szCs w:val="28"/>
          <w:lang w:val="kk-KZ"/>
        </w:rPr>
        <w:t xml:space="preserve"> </w:t>
      </w:r>
      <w:r w:rsidRPr="00C8503B">
        <w:rPr>
          <w:iCs/>
          <w:noProof/>
          <w:sz w:val="28"/>
          <w:szCs w:val="28"/>
          <w:lang w:val="kk-KZ"/>
        </w:rPr>
        <w:t>Жарамсыздарын қайта өңдеу. Макарон өнімдерін қаптау</w:t>
      </w: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Default="00324C3B" w:rsidP="0032389B">
      <w:pPr>
        <w:ind w:firstLine="720"/>
        <w:jc w:val="both"/>
        <w:rPr>
          <w:b/>
          <w:iCs/>
          <w:noProof/>
          <w:sz w:val="28"/>
          <w:szCs w:val="28"/>
          <w:lang w:val="kk-KZ"/>
        </w:rPr>
      </w:pPr>
    </w:p>
    <w:p w:rsidR="00324C3B" w:rsidRPr="00336333" w:rsidRDefault="00324C3B" w:rsidP="006B0BCA">
      <w:pPr>
        <w:jc w:val="both"/>
        <w:rPr>
          <w:iCs/>
          <w:noProof/>
          <w:sz w:val="28"/>
          <w:szCs w:val="28"/>
          <w:lang w:val="kk-KZ"/>
        </w:rPr>
      </w:pPr>
    </w:p>
    <w:p w:rsidR="00324C3B" w:rsidRPr="00336333" w:rsidRDefault="00324C3B" w:rsidP="00F030A2">
      <w:pPr>
        <w:ind w:firstLine="720"/>
        <w:jc w:val="both"/>
        <w:rPr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3 Ұсынылатын әдебиеттер тізімі</w:t>
      </w:r>
    </w:p>
    <w:p w:rsidR="00324C3B" w:rsidRPr="00336333" w:rsidRDefault="00324C3B" w:rsidP="00F030A2">
      <w:pPr>
        <w:pStyle w:val="BodyText2"/>
        <w:spacing w:after="0" w:line="240" w:lineRule="auto"/>
        <w:ind w:firstLine="720"/>
        <w:jc w:val="both"/>
        <w:rPr>
          <w:sz w:val="28"/>
          <w:szCs w:val="28"/>
          <w:lang w:val="kk-KZ"/>
        </w:rPr>
      </w:pPr>
    </w:p>
    <w:p w:rsidR="00324C3B" w:rsidRPr="00336333" w:rsidRDefault="00324C3B" w:rsidP="00F030A2">
      <w:pPr>
        <w:pStyle w:val="BodyText2"/>
        <w:spacing w:after="0" w:line="240" w:lineRule="auto"/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 xml:space="preserve">Негізгі:  </w:t>
      </w:r>
    </w:p>
    <w:p w:rsidR="00324C3B" w:rsidRPr="00E6167C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  <w:r w:rsidRPr="00E6167C">
        <w:rPr>
          <w:color w:val="000000"/>
          <w:spacing w:val="-2"/>
          <w:sz w:val="28"/>
          <w:szCs w:val="28"/>
          <w:lang w:val="kk-KZ"/>
        </w:rPr>
        <w:t xml:space="preserve">1.  </w:t>
      </w:r>
      <w:r w:rsidRPr="00E6167C">
        <w:rPr>
          <w:color w:val="000000"/>
          <w:spacing w:val="-2"/>
          <w:sz w:val="28"/>
          <w:szCs w:val="28"/>
        </w:rPr>
        <w:t>Малин Н.И. Технология хранения зерна: учебник допущен УМО по образованию в области технологии продуктов питания и пищевой инженерии / Н. И. Малин. - М.: Колос</w:t>
      </w:r>
      <w:r>
        <w:rPr>
          <w:color w:val="000000"/>
          <w:spacing w:val="-2"/>
          <w:sz w:val="28"/>
          <w:szCs w:val="28"/>
        </w:rPr>
        <w:t xml:space="preserve"> </w:t>
      </w:r>
      <w:r w:rsidRPr="00E6167C">
        <w:rPr>
          <w:color w:val="000000"/>
          <w:spacing w:val="-2"/>
          <w:sz w:val="28"/>
          <w:szCs w:val="28"/>
        </w:rPr>
        <w:t>С, 2005. - 280 с.</w:t>
      </w:r>
    </w:p>
    <w:p w:rsidR="00324C3B" w:rsidRPr="00E6167C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  <w:r w:rsidRPr="00E6167C">
        <w:rPr>
          <w:color w:val="000000"/>
          <w:spacing w:val="-2"/>
          <w:sz w:val="28"/>
          <w:szCs w:val="28"/>
        </w:rPr>
        <w:t>2.  Осипова Г.А. Технология макаронного производства. Учебное пособие. Орел, 2009. – 152 с.</w:t>
      </w:r>
    </w:p>
    <w:p w:rsidR="00324C3B" w:rsidRPr="00E6167C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  <w:r w:rsidRPr="00E6167C">
        <w:rPr>
          <w:color w:val="000000"/>
          <w:spacing w:val="-2"/>
          <w:sz w:val="28"/>
          <w:szCs w:val="28"/>
        </w:rPr>
        <w:t>3. Чернов М.Е. Производство макаронных изделий быстрого приготовления. М., 2008. – 165 с.</w:t>
      </w:r>
    </w:p>
    <w:p w:rsidR="00324C3B" w:rsidRPr="00E6167C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  <w:r w:rsidRPr="00E6167C">
        <w:rPr>
          <w:color w:val="000000"/>
          <w:spacing w:val="-2"/>
          <w:sz w:val="28"/>
          <w:szCs w:val="28"/>
        </w:rPr>
        <w:t xml:space="preserve">4.  Корячкина С.Я. Макаронные изделия: способы повышения качества и пищевой ценности. Орел, 2006 – 276 с. </w:t>
      </w:r>
    </w:p>
    <w:p w:rsidR="00324C3B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  <w:r w:rsidRPr="00E6167C">
        <w:rPr>
          <w:color w:val="000000"/>
          <w:spacing w:val="-2"/>
          <w:sz w:val="28"/>
          <w:szCs w:val="28"/>
        </w:rPr>
        <w:t xml:space="preserve">5.  </w:t>
      </w:r>
      <w:r w:rsidRPr="00E6167C">
        <w:rPr>
          <w:bCs/>
          <w:color w:val="000000"/>
          <w:spacing w:val="-2"/>
          <w:sz w:val="28"/>
          <w:szCs w:val="28"/>
        </w:rPr>
        <w:t>Драгилев А.И., Сезанаев Я.М.</w:t>
      </w:r>
      <w:r w:rsidRPr="00E6167C">
        <w:rPr>
          <w:color w:val="000000"/>
          <w:spacing w:val="-2"/>
          <w:sz w:val="28"/>
          <w:szCs w:val="28"/>
        </w:rPr>
        <w:t xml:space="preserve"> Производство кондитерских изделий. – М.: Де Липринт, 200</w:t>
      </w:r>
      <w:r>
        <w:rPr>
          <w:color w:val="000000"/>
          <w:spacing w:val="-2"/>
          <w:sz w:val="28"/>
          <w:szCs w:val="28"/>
        </w:rPr>
        <w:t>6</w:t>
      </w:r>
      <w:r w:rsidRPr="00E6167C">
        <w:rPr>
          <w:color w:val="000000"/>
          <w:spacing w:val="-2"/>
          <w:sz w:val="28"/>
          <w:szCs w:val="28"/>
        </w:rPr>
        <w:t>. – 446 с.</w:t>
      </w:r>
    </w:p>
    <w:p w:rsidR="00324C3B" w:rsidRPr="00E6167C" w:rsidRDefault="00324C3B" w:rsidP="00E6167C">
      <w:pPr>
        <w:pStyle w:val="BodyText"/>
        <w:spacing w:after="0"/>
        <w:ind w:firstLine="720"/>
        <w:rPr>
          <w:color w:val="000000"/>
          <w:spacing w:val="-2"/>
          <w:sz w:val="28"/>
          <w:szCs w:val="28"/>
        </w:rPr>
      </w:pPr>
    </w:p>
    <w:p w:rsidR="00324C3B" w:rsidRPr="00336333" w:rsidRDefault="00324C3B" w:rsidP="00E6167C">
      <w:pPr>
        <w:pStyle w:val="BodyText"/>
        <w:spacing w:after="0"/>
        <w:ind w:firstLine="720"/>
        <w:jc w:val="both"/>
        <w:rPr>
          <w:b/>
          <w:color w:val="000000"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Қосымша</w:t>
      </w:r>
      <w:r w:rsidRPr="00336333">
        <w:rPr>
          <w:b/>
          <w:color w:val="000000"/>
          <w:sz w:val="28"/>
          <w:szCs w:val="28"/>
          <w:lang w:val="kk-KZ"/>
        </w:rPr>
        <w:t>:</w:t>
      </w:r>
    </w:p>
    <w:p w:rsidR="00324C3B" w:rsidRPr="00E6167C" w:rsidRDefault="00324C3B" w:rsidP="00E6167C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20"/>
        <w:jc w:val="both"/>
        <w:rPr>
          <w:bCs/>
          <w:color w:val="000000"/>
          <w:spacing w:val="3"/>
          <w:sz w:val="28"/>
          <w:szCs w:val="28"/>
          <w:lang w:val="kk-KZ"/>
        </w:rPr>
      </w:pPr>
      <w:r>
        <w:rPr>
          <w:bCs/>
          <w:color w:val="000000"/>
          <w:spacing w:val="3"/>
          <w:sz w:val="28"/>
          <w:szCs w:val="28"/>
          <w:lang w:val="kk-KZ"/>
        </w:rPr>
        <w:t>6</w:t>
      </w:r>
      <w:r w:rsidRPr="00E6167C">
        <w:rPr>
          <w:bCs/>
          <w:color w:val="000000"/>
          <w:spacing w:val="3"/>
          <w:sz w:val="28"/>
          <w:szCs w:val="28"/>
          <w:lang w:val="kk-KZ"/>
        </w:rPr>
        <w:t>.</w:t>
      </w:r>
      <w:r>
        <w:rPr>
          <w:bCs/>
          <w:color w:val="000000"/>
          <w:spacing w:val="3"/>
          <w:sz w:val="28"/>
          <w:szCs w:val="28"/>
          <w:lang w:val="kk-KZ"/>
        </w:rPr>
        <w:t xml:space="preserve"> </w:t>
      </w:r>
      <w:r w:rsidRPr="00E6167C">
        <w:rPr>
          <w:bCs/>
          <w:color w:val="000000"/>
          <w:spacing w:val="3"/>
          <w:sz w:val="28"/>
          <w:szCs w:val="28"/>
          <w:lang w:val="kk-KZ"/>
        </w:rPr>
        <w:t>Корячкина С.Я. Влияние гранулометрического состава зерновой массы на качество макаронных изделий из целого зерна пшени</w:t>
      </w:r>
      <w:r>
        <w:rPr>
          <w:bCs/>
          <w:color w:val="000000"/>
          <w:spacing w:val="3"/>
          <w:sz w:val="28"/>
          <w:szCs w:val="28"/>
          <w:lang w:val="kk-KZ"/>
        </w:rPr>
        <w:t>цы/</w:t>
      </w:r>
      <w:r w:rsidRPr="00E6167C">
        <w:rPr>
          <w:bCs/>
          <w:color w:val="000000"/>
          <w:spacing w:val="3"/>
          <w:sz w:val="28"/>
          <w:szCs w:val="28"/>
          <w:lang w:val="kk-KZ"/>
        </w:rPr>
        <w:t>Известия вузов. Пищевая технология. 2007. №1. – С.30-32.</w:t>
      </w:r>
    </w:p>
    <w:p w:rsidR="00324C3B" w:rsidRDefault="00324C3B" w:rsidP="00E6167C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20"/>
        <w:jc w:val="both"/>
        <w:rPr>
          <w:bCs/>
          <w:color w:val="000000"/>
          <w:spacing w:val="3"/>
          <w:sz w:val="28"/>
          <w:szCs w:val="28"/>
          <w:lang w:val="kk-KZ"/>
        </w:rPr>
      </w:pPr>
      <w:r>
        <w:rPr>
          <w:bCs/>
          <w:color w:val="000000"/>
          <w:spacing w:val="3"/>
          <w:sz w:val="28"/>
          <w:szCs w:val="28"/>
          <w:lang w:val="kk-KZ"/>
        </w:rPr>
        <w:t>7</w:t>
      </w:r>
      <w:r w:rsidRPr="00E6167C">
        <w:rPr>
          <w:bCs/>
          <w:color w:val="000000"/>
          <w:spacing w:val="3"/>
          <w:sz w:val="28"/>
          <w:szCs w:val="28"/>
          <w:lang w:val="kk-KZ"/>
        </w:rPr>
        <w:t>.  Осипова Г.А. Производство макаронных изделий с использованием альтернативного сырья. //Хлебопродукты. – 2008. – №2. – С.38-39.</w:t>
      </w:r>
    </w:p>
    <w:p w:rsidR="00324C3B" w:rsidRDefault="00324C3B" w:rsidP="00E6167C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20"/>
        <w:jc w:val="both"/>
        <w:rPr>
          <w:color w:val="000000"/>
          <w:spacing w:val="-10"/>
          <w:sz w:val="28"/>
          <w:szCs w:val="28"/>
          <w:lang w:val="kk-KZ"/>
        </w:rPr>
      </w:pPr>
    </w:p>
    <w:p w:rsidR="00324C3B" w:rsidRDefault="00324C3B" w:rsidP="00E6167C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20"/>
        <w:jc w:val="both"/>
        <w:rPr>
          <w:color w:val="000000"/>
          <w:spacing w:val="-10"/>
          <w:sz w:val="28"/>
          <w:szCs w:val="28"/>
          <w:lang w:val="kk-KZ"/>
        </w:rPr>
      </w:pPr>
    </w:p>
    <w:p w:rsidR="00324C3B" w:rsidRPr="00336333" w:rsidRDefault="00324C3B" w:rsidP="00297BC1">
      <w:pPr>
        <w:ind w:firstLine="720"/>
        <w:jc w:val="both"/>
        <w:rPr>
          <w:b/>
          <w:sz w:val="28"/>
          <w:szCs w:val="28"/>
          <w:lang w:val="kk-KZ"/>
        </w:rPr>
      </w:pPr>
      <w:r w:rsidRPr="00336333">
        <w:rPr>
          <w:b/>
          <w:sz w:val="28"/>
          <w:szCs w:val="28"/>
          <w:lang w:val="kk-KZ"/>
        </w:rPr>
        <w:t>4 Қосымша</w:t>
      </w:r>
    </w:p>
    <w:p w:rsidR="00324C3B" w:rsidRPr="00336333" w:rsidRDefault="00324C3B" w:rsidP="00500172">
      <w:pPr>
        <w:ind w:firstLine="540"/>
        <w:jc w:val="both"/>
        <w:rPr>
          <w:sz w:val="28"/>
          <w:szCs w:val="28"/>
          <w:lang w:val="kk-KZ"/>
        </w:rPr>
      </w:pPr>
    </w:p>
    <w:p w:rsidR="00324C3B" w:rsidRPr="00336333" w:rsidRDefault="00324C3B" w:rsidP="00500172">
      <w:pPr>
        <w:ind w:firstLine="720"/>
        <w:jc w:val="both"/>
        <w:rPr>
          <w:sz w:val="28"/>
          <w:szCs w:val="28"/>
          <w:lang w:val="kk-KZ"/>
        </w:rPr>
      </w:pPr>
      <w:r w:rsidRPr="00336333">
        <w:rPr>
          <w:sz w:val="28"/>
          <w:szCs w:val="28"/>
          <w:lang w:val="kk-KZ"/>
        </w:rPr>
        <w:t>Білім алушылар үшін пән бойынша оқыту бағдарламасы.</w:t>
      </w: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p w:rsidR="00324C3B" w:rsidRDefault="00324C3B" w:rsidP="00297BC1">
      <w:pPr>
        <w:ind w:firstLine="720"/>
        <w:jc w:val="both"/>
        <w:rPr>
          <w:sz w:val="28"/>
          <w:szCs w:val="28"/>
          <w:lang w:val="kk-KZ"/>
        </w:rPr>
      </w:pPr>
    </w:p>
    <w:sectPr w:rsidR="00324C3B" w:rsidSect="00F95DC7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C3B" w:rsidRDefault="00324C3B">
      <w:r>
        <w:separator/>
      </w:r>
    </w:p>
  </w:endnote>
  <w:endnote w:type="continuationSeparator" w:id="1">
    <w:p w:rsidR="00324C3B" w:rsidRDefault="00324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3B" w:rsidRDefault="00324C3B" w:rsidP="00DE35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4C3B" w:rsidRDefault="00324C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3B" w:rsidRPr="00BC5A62" w:rsidRDefault="00324C3B" w:rsidP="00DE35E4">
    <w:pPr>
      <w:pStyle w:val="Footer"/>
      <w:framePr w:wrap="around" w:vAnchor="text" w:hAnchor="margin" w:xAlign="center" w:y="1"/>
      <w:rPr>
        <w:rStyle w:val="PageNumber"/>
        <w:lang w:val="kk-KZ"/>
      </w:rPr>
    </w:pPr>
  </w:p>
  <w:p w:rsidR="00324C3B" w:rsidRDefault="00324C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C3B" w:rsidRDefault="00324C3B">
      <w:r>
        <w:separator/>
      </w:r>
    </w:p>
  </w:footnote>
  <w:footnote w:type="continuationSeparator" w:id="1">
    <w:p w:rsidR="00324C3B" w:rsidRDefault="00324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5FD"/>
    <w:multiLevelType w:val="hybridMultilevel"/>
    <w:tmpl w:val="3A403B4C"/>
    <w:lvl w:ilvl="0" w:tplc="8516FC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3B57CB"/>
    <w:multiLevelType w:val="hybridMultilevel"/>
    <w:tmpl w:val="55C84406"/>
    <w:lvl w:ilvl="0" w:tplc="FE8280EA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7F7B2F"/>
    <w:multiLevelType w:val="hybridMultilevel"/>
    <w:tmpl w:val="BC5E1526"/>
    <w:lvl w:ilvl="0" w:tplc="3FC0FB9E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87B6A81"/>
    <w:multiLevelType w:val="hybridMultilevel"/>
    <w:tmpl w:val="F09400B0"/>
    <w:lvl w:ilvl="0" w:tplc="4606E60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C14A03"/>
    <w:multiLevelType w:val="hybridMultilevel"/>
    <w:tmpl w:val="562C6EDA"/>
    <w:lvl w:ilvl="0" w:tplc="457CF43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356E6CCE"/>
    <w:multiLevelType w:val="hybridMultilevel"/>
    <w:tmpl w:val="E65AD130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95B6D4B"/>
    <w:multiLevelType w:val="hybridMultilevel"/>
    <w:tmpl w:val="83F001D8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7">
    <w:nsid w:val="4A0F765F"/>
    <w:multiLevelType w:val="hybridMultilevel"/>
    <w:tmpl w:val="61F8E624"/>
    <w:lvl w:ilvl="0" w:tplc="5C62B72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56483E32"/>
    <w:multiLevelType w:val="hybridMultilevel"/>
    <w:tmpl w:val="2A904C9A"/>
    <w:lvl w:ilvl="0" w:tplc="14B01FE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6591323E"/>
    <w:multiLevelType w:val="hybridMultilevel"/>
    <w:tmpl w:val="7EA60C7C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685B41F1"/>
    <w:multiLevelType w:val="singleLevel"/>
    <w:tmpl w:val="FE8280E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1">
    <w:nsid w:val="6B1F5C1F"/>
    <w:multiLevelType w:val="hybridMultilevel"/>
    <w:tmpl w:val="D9646308"/>
    <w:lvl w:ilvl="0" w:tplc="8DB00E96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6C3D39B9"/>
    <w:multiLevelType w:val="hybridMultilevel"/>
    <w:tmpl w:val="FD82FA20"/>
    <w:lvl w:ilvl="0" w:tplc="33906402">
      <w:start w:val="2"/>
      <w:numFmt w:val="decimal"/>
      <w:lvlText w:val="%1"/>
      <w:lvlJc w:val="left"/>
      <w:pPr>
        <w:tabs>
          <w:tab w:val="num" w:pos="418"/>
        </w:tabs>
        <w:ind w:left="4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8"/>
        </w:tabs>
        <w:ind w:left="11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58"/>
        </w:tabs>
        <w:ind w:left="18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78"/>
        </w:tabs>
        <w:ind w:left="25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98"/>
        </w:tabs>
        <w:ind w:left="3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18"/>
        </w:tabs>
        <w:ind w:left="4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38"/>
        </w:tabs>
        <w:ind w:left="4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58"/>
        </w:tabs>
        <w:ind w:left="5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78"/>
        </w:tabs>
        <w:ind w:left="6178" w:hanging="180"/>
      </w:pPr>
      <w:rPr>
        <w:rFonts w:cs="Times New Roman"/>
      </w:rPr>
    </w:lvl>
  </w:abstractNum>
  <w:abstractNum w:abstractNumId="13">
    <w:nsid w:val="76283876"/>
    <w:multiLevelType w:val="hybridMultilevel"/>
    <w:tmpl w:val="2064FEF4"/>
    <w:lvl w:ilvl="0" w:tplc="84B82CD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7CBB621F"/>
    <w:multiLevelType w:val="hybridMultilevel"/>
    <w:tmpl w:val="F4CCEF06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7CDD008D"/>
    <w:multiLevelType w:val="hybridMultilevel"/>
    <w:tmpl w:val="3F42325A"/>
    <w:lvl w:ilvl="0" w:tplc="085AD372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0"/>
  </w:num>
  <w:num w:numId="5">
    <w:abstractNumId w:val="2"/>
  </w:num>
  <w:num w:numId="6">
    <w:abstractNumId w:val="9"/>
  </w:num>
  <w:num w:numId="7">
    <w:abstractNumId w:val="5"/>
  </w:num>
  <w:num w:numId="8">
    <w:abstractNumId w:val="15"/>
  </w:num>
  <w:num w:numId="9">
    <w:abstractNumId w:val="8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  <w:num w:numId="14">
    <w:abstractNumId w:val="12"/>
  </w:num>
  <w:num w:numId="15">
    <w:abstractNumId w:val="11"/>
  </w:num>
  <w:num w:numId="16">
    <w:abstractNumId w:val="16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DFB"/>
    <w:rsid w:val="0000359E"/>
    <w:rsid w:val="00007716"/>
    <w:rsid w:val="000315FC"/>
    <w:rsid w:val="00035F07"/>
    <w:rsid w:val="00060385"/>
    <w:rsid w:val="000730DC"/>
    <w:rsid w:val="00076DEE"/>
    <w:rsid w:val="00085527"/>
    <w:rsid w:val="00090B79"/>
    <w:rsid w:val="0009445F"/>
    <w:rsid w:val="000A38AE"/>
    <w:rsid w:val="000B29C6"/>
    <w:rsid w:val="000B6E99"/>
    <w:rsid w:val="000C7D10"/>
    <w:rsid w:val="000D1499"/>
    <w:rsid w:val="000D244F"/>
    <w:rsid w:val="000D6848"/>
    <w:rsid w:val="000E484E"/>
    <w:rsid w:val="000E7587"/>
    <w:rsid w:val="000F034D"/>
    <w:rsid w:val="000F0B5F"/>
    <w:rsid w:val="000F28EE"/>
    <w:rsid w:val="000F3699"/>
    <w:rsid w:val="000F5B74"/>
    <w:rsid w:val="000F651A"/>
    <w:rsid w:val="000F788B"/>
    <w:rsid w:val="0010180B"/>
    <w:rsid w:val="001119DA"/>
    <w:rsid w:val="00111C73"/>
    <w:rsid w:val="00130D36"/>
    <w:rsid w:val="00152C00"/>
    <w:rsid w:val="00156CEA"/>
    <w:rsid w:val="0017005E"/>
    <w:rsid w:val="00174CE3"/>
    <w:rsid w:val="00181D1C"/>
    <w:rsid w:val="00190FEB"/>
    <w:rsid w:val="001A2EBF"/>
    <w:rsid w:val="001A5D02"/>
    <w:rsid w:val="001B607C"/>
    <w:rsid w:val="001C0B80"/>
    <w:rsid w:val="001C55C5"/>
    <w:rsid w:val="001D14D9"/>
    <w:rsid w:val="001D1FA1"/>
    <w:rsid w:val="001F42AB"/>
    <w:rsid w:val="001F64FD"/>
    <w:rsid w:val="002046A2"/>
    <w:rsid w:val="0021690B"/>
    <w:rsid w:val="002273FC"/>
    <w:rsid w:val="00233976"/>
    <w:rsid w:val="00264A75"/>
    <w:rsid w:val="002742DF"/>
    <w:rsid w:val="00274E86"/>
    <w:rsid w:val="00292AD3"/>
    <w:rsid w:val="00294525"/>
    <w:rsid w:val="00297BC1"/>
    <w:rsid w:val="002A1A2D"/>
    <w:rsid w:val="002A2705"/>
    <w:rsid w:val="002A2E28"/>
    <w:rsid w:val="002A396A"/>
    <w:rsid w:val="002B3544"/>
    <w:rsid w:val="002B41D3"/>
    <w:rsid w:val="002C0774"/>
    <w:rsid w:val="002C2B9C"/>
    <w:rsid w:val="002D01E2"/>
    <w:rsid w:val="002D474F"/>
    <w:rsid w:val="002D47FA"/>
    <w:rsid w:val="002D713C"/>
    <w:rsid w:val="002D7E20"/>
    <w:rsid w:val="002F3C92"/>
    <w:rsid w:val="003062EA"/>
    <w:rsid w:val="0031784D"/>
    <w:rsid w:val="0032389B"/>
    <w:rsid w:val="00324C3B"/>
    <w:rsid w:val="003256BE"/>
    <w:rsid w:val="00331FA7"/>
    <w:rsid w:val="00333F64"/>
    <w:rsid w:val="00335574"/>
    <w:rsid w:val="0033612E"/>
    <w:rsid w:val="00336333"/>
    <w:rsid w:val="00363185"/>
    <w:rsid w:val="003724C7"/>
    <w:rsid w:val="00372A72"/>
    <w:rsid w:val="003939D0"/>
    <w:rsid w:val="00396120"/>
    <w:rsid w:val="003A373D"/>
    <w:rsid w:val="003A63BC"/>
    <w:rsid w:val="003A6E7E"/>
    <w:rsid w:val="003B4EE4"/>
    <w:rsid w:val="003C1219"/>
    <w:rsid w:val="003D1D22"/>
    <w:rsid w:val="003D25F7"/>
    <w:rsid w:val="003D3203"/>
    <w:rsid w:val="003E12E6"/>
    <w:rsid w:val="003E2168"/>
    <w:rsid w:val="003E6060"/>
    <w:rsid w:val="003F6E72"/>
    <w:rsid w:val="00404928"/>
    <w:rsid w:val="00404E81"/>
    <w:rsid w:val="004128E4"/>
    <w:rsid w:val="00413824"/>
    <w:rsid w:val="00434FF2"/>
    <w:rsid w:val="0044081C"/>
    <w:rsid w:val="00441362"/>
    <w:rsid w:val="00452C97"/>
    <w:rsid w:val="00455C98"/>
    <w:rsid w:val="00464B63"/>
    <w:rsid w:val="00465F99"/>
    <w:rsid w:val="00466B0B"/>
    <w:rsid w:val="0047055A"/>
    <w:rsid w:val="0047343B"/>
    <w:rsid w:val="0048400E"/>
    <w:rsid w:val="00487255"/>
    <w:rsid w:val="00490D69"/>
    <w:rsid w:val="0049342E"/>
    <w:rsid w:val="004967B2"/>
    <w:rsid w:val="004A29C4"/>
    <w:rsid w:val="004A462D"/>
    <w:rsid w:val="004A6658"/>
    <w:rsid w:val="004B0FC3"/>
    <w:rsid w:val="004C2445"/>
    <w:rsid w:val="004D534B"/>
    <w:rsid w:val="004E0409"/>
    <w:rsid w:val="004E0D93"/>
    <w:rsid w:val="004E452A"/>
    <w:rsid w:val="004F07A4"/>
    <w:rsid w:val="00500172"/>
    <w:rsid w:val="00501C2C"/>
    <w:rsid w:val="00501CD4"/>
    <w:rsid w:val="00513945"/>
    <w:rsid w:val="00522AE7"/>
    <w:rsid w:val="00534499"/>
    <w:rsid w:val="00555C28"/>
    <w:rsid w:val="0055623E"/>
    <w:rsid w:val="00557069"/>
    <w:rsid w:val="00564D9E"/>
    <w:rsid w:val="005751CE"/>
    <w:rsid w:val="0057662C"/>
    <w:rsid w:val="00576FCF"/>
    <w:rsid w:val="005804DD"/>
    <w:rsid w:val="00584910"/>
    <w:rsid w:val="00586998"/>
    <w:rsid w:val="005A7033"/>
    <w:rsid w:val="005B600E"/>
    <w:rsid w:val="005C1D06"/>
    <w:rsid w:val="005C384F"/>
    <w:rsid w:val="005D1A8C"/>
    <w:rsid w:val="005D3712"/>
    <w:rsid w:val="005E703C"/>
    <w:rsid w:val="00601704"/>
    <w:rsid w:val="00604AD6"/>
    <w:rsid w:val="006149C0"/>
    <w:rsid w:val="00620421"/>
    <w:rsid w:val="00627162"/>
    <w:rsid w:val="00627E59"/>
    <w:rsid w:val="00630A61"/>
    <w:rsid w:val="006339B0"/>
    <w:rsid w:val="00640C89"/>
    <w:rsid w:val="006423AD"/>
    <w:rsid w:val="0064446F"/>
    <w:rsid w:val="006473A7"/>
    <w:rsid w:val="00650712"/>
    <w:rsid w:val="006527B7"/>
    <w:rsid w:val="00653F8E"/>
    <w:rsid w:val="006625DC"/>
    <w:rsid w:val="006741DB"/>
    <w:rsid w:val="0067623C"/>
    <w:rsid w:val="00677BA1"/>
    <w:rsid w:val="00695C3E"/>
    <w:rsid w:val="006A739A"/>
    <w:rsid w:val="006B0BCA"/>
    <w:rsid w:val="006B7472"/>
    <w:rsid w:val="006C3AC5"/>
    <w:rsid w:val="006D4929"/>
    <w:rsid w:val="006E3630"/>
    <w:rsid w:val="006F643A"/>
    <w:rsid w:val="006F67CD"/>
    <w:rsid w:val="006F7B5E"/>
    <w:rsid w:val="0070314B"/>
    <w:rsid w:val="007058CD"/>
    <w:rsid w:val="00725A68"/>
    <w:rsid w:val="00732BAB"/>
    <w:rsid w:val="007430AB"/>
    <w:rsid w:val="007471AB"/>
    <w:rsid w:val="00757FEF"/>
    <w:rsid w:val="00765718"/>
    <w:rsid w:val="00770E55"/>
    <w:rsid w:val="00785B5C"/>
    <w:rsid w:val="0078688F"/>
    <w:rsid w:val="00791814"/>
    <w:rsid w:val="00794264"/>
    <w:rsid w:val="007A368F"/>
    <w:rsid w:val="007A4C00"/>
    <w:rsid w:val="007A609E"/>
    <w:rsid w:val="007B14F6"/>
    <w:rsid w:val="007B3B81"/>
    <w:rsid w:val="007C425C"/>
    <w:rsid w:val="007D0168"/>
    <w:rsid w:val="007D0BC5"/>
    <w:rsid w:val="007E31F2"/>
    <w:rsid w:val="007E79CE"/>
    <w:rsid w:val="007F3ADB"/>
    <w:rsid w:val="00800941"/>
    <w:rsid w:val="00802173"/>
    <w:rsid w:val="008072D6"/>
    <w:rsid w:val="00813446"/>
    <w:rsid w:val="00847A18"/>
    <w:rsid w:val="008579CF"/>
    <w:rsid w:val="00877183"/>
    <w:rsid w:val="008864DB"/>
    <w:rsid w:val="00886A1F"/>
    <w:rsid w:val="008B1C84"/>
    <w:rsid w:val="008B560B"/>
    <w:rsid w:val="008B6FF7"/>
    <w:rsid w:val="008C20D0"/>
    <w:rsid w:val="008C3219"/>
    <w:rsid w:val="008C5937"/>
    <w:rsid w:val="008C6FE6"/>
    <w:rsid w:val="008D0864"/>
    <w:rsid w:val="008D1686"/>
    <w:rsid w:val="008D1C3B"/>
    <w:rsid w:val="008D3954"/>
    <w:rsid w:val="008D3F79"/>
    <w:rsid w:val="008D64C9"/>
    <w:rsid w:val="00900F0D"/>
    <w:rsid w:val="0090109C"/>
    <w:rsid w:val="0090150C"/>
    <w:rsid w:val="00906441"/>
    <w:rsid w:val="0090718E"/>
    <w:rsid w:val="009111A0"/>
    <w:rsid w:val="009258D9"/>
    <w:rsid w:val="00925D23"/>
    <w:rsid w:val="009263A6"/>
    <w:rsid w:val="00932B00"/>
    <w:rsid w:val="00947FE2"/>
    <w:rsid w:val="00960081"/>
    <w:rsid w:val="009668CC"/>
    <w:rsid w:val="00966BD1"/>
    <w:rsid w:val="00974186"/>
    <w:rsid w:val="00992EE4"/>
    <w:rsid w:val="00995E74"/>
    <w:rsid w:val="009D0AF6"/>
    <w:rsid w:val="009D6EB5"/>
    <w:rsid w:val="009F4DFB"/>
    <w:rsid w:val="00A057B8"/>
    <w:rsid w:val="00A36314"/>
    <w:rsid w:val="00A52467"/>
    <w:rsid w:val="00A74A66"/>
    <w:rsid w:val="00A80960"/>
    <w:rsid w:val="00A920E9"/>
    <w:rsid w:val="00A925D8"/>
    <w:rsid w:val="00AA21F7"/>
    <w:rsid w:val="00AA453B"/>
    <w:rsid w:val="00AB08DE"/>
    <w:rsid w:val="00AB230B"/>
    <w:rsid w:val="00AB6E78"/>
    <w:rsid w:val="00AC148D"/>
    <w:rsid w:val="00AC1F2B"/>
    <w:rsid w:val="00AD17C8"/>
    <w:rsid w:val="00AD4BE4"/>
    <w:rsid w:val="00AD5BFC"/>
    <w:rsid w:val="00AF7301"/>
    <w:rsid w:val="00AF7A41"/>
    <w:rsid w:val="00B20551"/>
    <w:rsid w:val="00B21CD0"/>
    <w:rsid w:val="00B310F3"/>
    <w:rsid w:val="00B31641"/>
    <w:rsid w:val="00B35209"/>
    <w:rsid w:val="00B36148"/>
    <w:rsid w:val="00B368B8"/>
    <w:rsid w:val="00B6057F"/>
    <w:rsid w:val="00B62323"/>
    <w:rsid w:val="00B6316C"/>
    <w:rsid w:val="00B70078"/>
    <w:rsid w:val="00B717D4"/>
    <w:rsid w:val="00B71953"/>
    <w:rsid w:val="00B75EEB"/>
    <w:rsid w:val="00B827B8"/>
    <w:rsid w:val="00B91D18"/>
    <w:rsid w:val="00B91E9B"/>
    <w:rsid w:val="00B96CA5"/>
    <w:rsid w:val="00B979EB"/>
    <w:rsid w:val="00BA386C"/>
    <w:rsid w:val="00BB27B6"/>
    <w:rsid w:val="00BB3131"/>
    <w:rsid w:val="00BB3390"/>
    <w:rsid w:val="00BC0E72"/>
    <w:rsid w:val="00BC5A62"/>
    <w:rsid w:val="00BD004B"/>
    <w:rsid w:val="00BD5973"/>
    <w:rsid w:val="00BD6C82"/>
    <w:rsid w:val="00BE321C"/>
    <w:rsid w:val="00BF0DA5"/>
    <w:rsid w:val="00C00774"/>
    <w:rsid w:val="00C058ED"/>
    <w:rsid w:val="00C13AC6"/>
    <w:rsid w:val="00C16146"/>
    <w:rsid w:val="00C2433F"/>
    <w:rsid w:val="00C31748"/>
    <w:rsid w:val="00C33FF9"/>
    <w:rsid w:val="00C37317"/>
    <w:rsid w:val="00C40FC4"/>
    <w:rsid w:val="00C41AFC"/>
    <w:rsid w:val="00C42350"/>
    <w:rsid w:val="00C42FC9"/>
    <w:rsid w:val="00C5700F"/>
    <w:rsid w:val="00C646E3"/>
    <w:rsid w:val="00C70565"/>
    <w:rsid w:val="00C73F25"/>
    <w:rsid w:val="00C76F59"/>
    <w:rsid w:val="00C77C31"/>
    <w:rsid w:val="00C8503B"/>
    <w:rsid w:val="00CA21E9"/>
    <w:rsid w:val="00CB46D3"/>
    <w:rsid w:val="00CB4E89"/>
    <w:rsid w:val="00CB6913"/>
    <w:rsid w:val="00CB7459"/>
    <w:rsid w:val="00CC0184"/>
    <w:rsid w:val="00CC5933"/>
    <w:rsid w:val="00CC6F80"/>
    <w:rsid w:val="00CD05BF"/>
    <w:rsid w:val="00CD0FD7"/>
    <w:rsid w:val="00CD2A41"/>
    <w:rsid w:val="00CD35F1"/>
    <w:rsid w:val="00CE09D1"/>
    <w:rsid w:val="00CE5025"/>
    <w:rsid w:val="00CF2B0E"/>
    <w:rsid w:val="00CF353D"/>
    <w:rsid w:val="00D06DE9"/>
    <w:rsid w:val="00D111B1"/>
    <w:rsid w:val="00D126DB"/>
    <w:rsid w:val="00D161F2"/>
    <w:rsid w:val="00D33BF6"/>
    <w:rsid w:val="00D34BDE"/>
    <w:rsid w:val="00D35232"/>
    <w:rsid w:val="00D44774"/>
    <w:rsid w:val="00D45BE5"/>
    <w:rsid w:val="00D53322"/>
    <w:rsid w:val="00D55F5C"/>
    <w:rsid w:val="00D85535"/>
    <w:rsid w:val="00DA0237"/>
    <w:rsid w:val="00DA085C"/>
    <w:rsid w:val="00DA1815"/>
    <w:rsid w:val="00DA7F21"/>
    <w:rsid w:val="00DB22DA"/>
    <w:rsid w:val="00DC50FB"/>
    <w:rsid w:val="00DD2AE0"/>
    <w:rsid w:val="00DE17C7"/>
    <w:rsid w:val="00DE35E4"/>
    <w:rsid w:val="00DE6930"/>
    <w:rsid w:val="00DF4DE8"/>
    <w:rsid w:val="00DF6177"/>
    <w:rsid w:val="00E00445"/>
    <w:rsid w:val="00E2116A"/>
    <w:rsid w:val="00E21318"/>
    <w:rsid w:val="00E278CD"/>
    <w:rsid w:val="00E34F1D"/>
    <w:rsid w:val="00E375AB"/>
    <w:rsid w:val="00E4730B"/>
    <w:rsid w:val="00E473DF"/>
    <w:rsid w:val="00E47F04"/>
    <w:rsid w:val="00E51401"/>
    <w:rsid w:val="00E51900"/>
    <w:rsid w:val="00E5325B"/>
    <w:rsid w:val="00E53825"/>
    <w:rsid w:val="00E54280"/>
    <w:rsid w:val="00E557E5"/>
    <w:rsid w:val="00E56284"/>
    <w:rsid w:val="00E56A23"/>
    <w:rsid w:val="00E6167C"/>
    <w:rsid w:val="00E751B8"/>
    <w:rsid w:val="00E878AC"/>
    <w:rsid w:val="00E90473"/>
    <w:rsid w:val="00E941F1"/>
    <w:rsid w:val="00E95359"/>
    <w:rsid w:val="00EA1F26"/>
    <w:rsid w:val="00EA5283"/>
    <w:rsid w:val="00EA79E8"/>
    <w:rsid w:val="00EB6F29"/>
    <w:rsid w:val="00EB7897"/>
    <w:rsid w:val="00EC6910"/>
    <w:rsid w:val="00EE09CC"/>
    <w:rsid w:val="00EE2A45"/>
    <w:rsid w:val="00EF1198"/>
    <w:rsid w:val="00EF4D7F"/>
    <w:rsid w:val="00F030A2"/>
    <w:rsid w:val="00F21ACB"/>
    <w:rsid w:val="00F33BFE"/>
    <w:rsid w:val="00F33E59"/>
    <w:rsid w:val="00F34C92"/>
    <w:rsid w:val="00F35042"/>
    <w:rsid w:val="00F52F7C"/>
    <w:rsid w:val="00F53E53"/>
    <w:rsid w:val="00F56B8D"/>
    <w:rsid w:val="00F625FB"/>
    <w:rsid w:val="00F65823"/>
    <w:rsid w:val="00F66460"/>
    <w:rsid w:val="00F670EF"/>
    <w:rsid w:val="00F72E21"/>
    <w:rsid w:val="00F75698"/>
    <w:rsid w:val="00F76EE0"/>
    <w:rsid w:val="00F8042F"/>
    <w:rsid w:val="00F80C10"/>
    <w:rsid w:val="00F82033"/>
    <w:rsid w:val="00F85874"/>
    <w:rsid w:val="00F8623D"/>
    <w:rsid w:val="00F869BB"/>
    <w:rsid w:val="00F903FC"/>
    <w:rsid w:val="00F95DC7"/>
    <w:rsid w:val="00F963A3"/>
    <w:rsid w:val="00FA046D"/>
    <w:rsid w:val="00FA7E70"/>
    <w:rsid w:val="00FB10C4"/>
    <w:rsid w:val="00FB2E5D"/>
    <w:rsid w:val="00FC3578"/>
    <w:rsid w:val="00FC6FB4"/>
    <w:rsid w:val="00FD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8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FE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0FE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0FEB"/>
    <w:pPr>
      <w:keepNext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0FEB"/>
    <w:pPr>
      <w:keepNext/>
      <w:jc w:val="both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6EB5"/>
    <w:rPr>
      <w:rFonts w:ascii="Cambria" w:hAnsi="Cambria" w:cs="Times New Roman"/>
      <w:b/>
      <w:kern w:val="32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D6EB5"/>
    <w:rPr>
      <w:rFonts w:ascii="Calibri" w:hAnsi="Calibri" w:cs="Times New Roman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D6EB5"/>
    <w:rPr>
      <w:rFonts w:ascii="Calibri" w:hAnsi="Calibri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D6EB5"/>
    <w:rPr>
      <w:rFonts w:ascii="Calibri" w:hAnsi="Calibri" w:cs="Times New Roman"/>
      <w:sz w:val="24"/>
    </w:rPr>
  </w:style>
  <w:style w:type="table" w:styleId="TableGrid">
    <w:name w:val="Table Grid"/>
    <w:basedOn w:val="TableNormal"/>
    <w:uiPriority w:val="99"/>
    <w:rsid w:val="00190F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90FEB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190F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557E5"/>
    <w:rPr>
      <w:rFonts w:cs="Times New Roman"/>
      <w:sz w:val="24"/>
    </w:rPr>
  </w:style>
  <w:style w:type="character" w:customStyle="1" w:styleId="WW8Num8z0">
    <w:name w:val="WW8Num8z0"/>
    <w:uiPriority w:val="99"/>
    <w:rsid w:val="004A6658"/>
    <w:rPr>
      <w:b/>
    </w:rPr>
  </w:style>
  <w:style w:type="paragraph" w:styleId="Footer">
    <w:name w:val="footer"/>
    <w:basedOn w:val="Normal"/>
    <w:link w:val="FooterChar"/>
    <w:uiPriority w:val="99"/>
    <w:rsid w:val="004967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6EB5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4967B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375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375AB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F869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9BB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E557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557E5"/>
    <w:rPr>
      <w:rFonts w:cs="Times New Roman"/>
      <w:sz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2C0774"/>
    <w:pPr>
      <w:ind w:firstLine="540"/>
      <w:jc w:val="center"/>
    </w:pPr>
    <w:rPr>
      <w:b/>
      <w:bCs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2C0774"/>
    <w:rPr>
      <w:rFonts w:cs="Times New Roman"/>
      <w:b/>
      <w:sz w:val="24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2C0774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C0774"/>
    <w:rPr>
      <w:rFonts w:ascii="Arial" w:hAnsi="Arial" w:cs="Times New Roman"/>
      <w:sz w:val="24"/>
    </w:rPr>
  </w:style>
  <w:style w:type="character" w:styleId="Strong">
    <w:name w:val="Strong"/>
    <w:basedOn w:val="DefaultParagraphFont"/>
    <w:uiPriority w:val="99"/>
    <w:qFormat/>
    <w:rsid w:val="002C0774"/>
    <w:rPr>
      <w:rFonts w:cs="Times New Roman"/>
      <w:b/>
    </w:rPr>
  </w:style>
  <w:style w:type="paragraph" w:styleId="HTMLPreformatted">
    <w:name w:val="HTML Preformatted"/>
    <w:basedOn w:val="Normal"/>
    <w:link w:val="HTMLPreformattedChar"/>
    <w:uiPriority w:val="99"/>
    <w:rsid w:val="002C0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C0774"/>
    <w:rPr>
      <w:rFonts w:ascii="Courier New" w:hAnsi="Courier New" w:cs="Times New Roman"/>
    </w:rPr>
  </w:style>
  <w:style w:type="paragraph" w:styleId="NoSpacing">
    <w:name w:val="No Spacing"/>
    <w:uiPriority w:val="99"/>
    <w:qFormat/>
    <w:rsid w:val="00E34F1D"/>
    <w:pPr>
      <w:widowControl w:val="0"/>
      <w:snapToGrid w:val="0"/>
      <w:ind w:firstLine="220"/>
      <w:jc w:val="both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29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29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B27B6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locked/>
    <w:rsid w:val="00EE2A45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6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254</TotalTime>
  <Pages>5</Pages>
  <Words>787</Words>
  <Characters>4490</Characters>
  <Application>Microsoft Office Outlook</Application>
  <DocSecurity>0</DocSecurity>
  <Lines>0</Lines>
  <Paragraphs>0</Paragraphs>
  <ScaleCrop>false</ScaleCrop>
  <Company>KSU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БІЛІМ ЖӘНЕ ҒЫЛЫМ МИНИСТРЛІГІ</dc:title>
  <dc:subject/>
  <dc:creator>User</dc:creator>
  <cp:keywords/>
  <dc:description/>
  <cp:lastModifiedBy>Ural</cp:lastModifiedBy>
  <cp:revision>40</cp:revision>
  <cp:lastPrinted>2018-10-11T07:39:00Z</cp:lastPrinted>
  <dcterms:created xsi:type="dcterms:W3CDTF">2018-09-16T16:17:00Z</dcterms:created>
  <dcterms:modified xsi:type="dcterms:W3CDTF">2018-10-11T07:44:00Z</dcterms:modified>
</cp:coreProperties>
</file>